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sldx" ContentType="application/vnd.openxmlformats-officedocument.presentationml.slide"/>
  <Default Extension="emf" ContentType="image/x-emf"/>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3"/>
        <w:gridCol w:w="5155"/>
      </w:tblGrid>
      <w:tr w:rsidR="0074525B" w:rsidRPr="005D3757" w14:paraId="5952E487" w14:textId="77777777" w:rsidTr="008A367F">
        <w:tc>
          <w:tcPr>
            <w:tcW w:w="4853" w:type="dxa"/>
            <w:tcBorders>
              <w:top w:val="nil"/>
              <w:left w:val="nil"/>
              <w:bottom w:val="nil"/>
              <w:right w:val="nil"/>
            </w:tcBorders>
            <w:shd w:val="clear" w:color="auto" w:fill="auto"/>
          </w:tcPr>
          <w:p w14:paraId="742D6206" w14:textId="458E1C60" w:rsidR="0074525B" w:rsidRPr="005D3757" w:rsidRDefault="00E761A4" w:rsidP="008A367F">
            <w:pPr>
              <w:rPr>
                <w:lang w:val="fr-FR"/>
              </w:rPr>
            </w:pPr>
            <w:bookmarkStart w:id="0" w:name="_Toc270548527"/>
            <w:r>
              <w:rPr>
                <w:noProof/>
                <w:lang w:val="en-US"/>
              </w:rPr>
              <w:pict w14:anchorId="6F79D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 o:spid="_x0000_i1025" type="#_x0000_t75" style="width:88.35pt;height:78.55pt;visibility:visible">
                  <v:imagedata r:id="rId8" o:title=""/>
                </v:shape>
              </w:pict>
            </w:r>
            <w:r w:rsidRPr="00E761A4">
              <w:rPr>
                <w:rStyle w:val="FootnoteReference"/>
                <w:noProof/>
                <w:lang w:val="en-US"/>
              </w:rPr>
              <w:footnoteReference w:customMarkFollows="1" w:id="1"/>
              <w:sym w:font="Symbol" w:char="F0E4"/>
            </w:r>
          </w:p>
        </w:tc>
        <w:tc>
          <w:tcPr>
            <w:tcW w:w="5155" w:type="dxa"/>
            <w:tcBorders>
              <w:top w:val="nil"/>
              <w:left w:val="nil"/>
              <w:bottom w:val="nil"/>
              <w:right w:val="nil"/>
            </w:tcBorders>
            <w:shd w:val="clear" w:color="auto" w:fill="auto"/>
          </w:tcPr>
          <w:p w14:paraId="0C1662F0" w14:textId="77777777" w:rsidR="0074525B" w:rsidRPr="005D3757" w:rsidRDefault="0074525B" w:rsidP="008A367F">
            <w:pPr>
              <w:jc w:val="right"/>
              <w:rPr>
                <w:sz w:val="2"/>
              </w:rPr>
            </w:pPr>
          </w:p>
          <w:p w14:paraId="51DE543F" w14:textId="77777777" w:rsidR="0074525B" w:rsidRPr="005D3757" w:rsidRDefault="00E761A4" w:rsidP="008A367F">
            <w:pPr>
              <w:jc w:val="center"/>
              <w:rPr>
                <w:lang w:val="fr-FR"/>
              </w:rPr>
            </w:pPr>
            <w:r>
              <w:rPr>
                <w:noProof/>
                <w:lang w:val="en-US"/>
              </w:rPr>
              <w:pict w14:anchorId="3088B040">
                <v:shape id="Picture 33" o:spid="_x0000_i1026" type="#_x0000_t75" style="width:177.4pt;height:39.95pt;visibility:visible">
                  <v:imagedata r:id="rId9" o:title=""/>
                </v:shape>
              </w:pict>
            </w:r>
          </w:p>
        </w:tc>
      </w:tr>
    </w:tbl>
    <w:p w14:paraId="5C16019B" w14:textId="77777777" w:rsidR="0074525B" w:rsidRDefault="0074525B" w:rsidP="0074525B">
      <w:pPr>
        <w:rPr>
          <w:lang w:val="fr-FR"/>
        </w:rPr>
      </w:pPr>
    </w:p>
    <w:p w14:paraId="53488D18" w14:textId="77777777" w:rsidR="0074525B" w:rsidRDefault="0074525B" w:rsidP="0074525B">
      <w:pPr>
        <w:rPr>
          <w:sz w:val="36"/>
          <w:szCs w:val="36"/>
          <w:lang w:val="en-US"/>
        </w:rPr>
      </w:pPr>
    </w:p>
    <w:p w14:paraId="2159C03D" w14:textId="77777777" w:rsidR="0074525B" w:rsidRDefault="0074525B" w:rsidP="0074525B">
      <w:pPr>
        <w:rPr>
          <w:sz w:val="36"/>
          <w:szCs w:val="36"/>
          <w:lang w:val="en-US"/>
        </w:rPr>
      </w:pPr>
    </w:p>
    <w:p w14:paraId="0B30BAEE" w14:textId="77777777" w:rsidR="0074525B" w:rsidRDefault="0074525B" w:rsidP="0074525B">
      <w:pPr>
        <w:rPr>
          <w:sz w:val="36"/>
          <w:szCs w:val="36"/>
          <w:lang w:val="en-US"/>
        </w:rPr>
      </w:pPr>
      <w:r w:rsidRPr="00A849FF">
        <w:rPr>
          <w:sz w:val="36"/>
          <w:szCs w:val="36"/>
          <w:lang w:val="en-US"/>
        </w:rPr>
        <w:t>F</w:t>
      </w:r>
      <w:r>
        <w:rPr>
          <w:sz w:val="36"/>
          <w:szCs w:val="36"/>
          <w:lang w:val="en-US"/>
        </w:rPr>
        <w:t xml:space="preserve">ixed </w:t>
      </w:r>
      <w:r w:rsidRPr="00A849FF">
        <w:rPr>
          <w:sz w:val="36"/>
          <w:szCs w:val="36"/>
          <w:lang w:val="en-US"/>
        </w:rPr>
        <w:t>M</w:t>
      </w:r>
      <w:r>
        <w:rPr>
          <w:sz w:val="36"/>
          <w:szCs w:val="36"/>
          <w:lang w:val="en-US"/>
        </w:rPr>
        <w:t xml:space="preserve">obile </w:t>
      </w:r>
      <w:r w:rsidRPr="00A849FF">
        <w:rPr>
          <w:sz w:val="36"/>
          <w:szCs w:val="36"/>
          <w:lang w:val="en-US"/>
        </w:rPr>
        <w:t>C</w:t>
      </w:r>
      <w:r>
        <w:rPr>
          <w:sz w:val="36"/>
          <w:szCs w:val="36"/>
          <w:lang w:val="en-US"/>
        </w:rPr>
        <w:t>onvergence (FMC)</w:t>
      </w:r>
      <w:r w:rsidRPr="00A849FF">
        <w:rPr>
          <w:sz w:val="36"/>
          <w:szCs w:val="36"/>
          <w:lang w:val="en-US"/>
        </w:rPr>
        <w:t xml:space="preserve"> </w:t>
      </w:r>
    </w:p>
    <w:p w14:paraId="677FFCF9" w14:textId="77777777" w:rsidR="0074525B" w:rsidRDefault="0074525B" w:rsidP="0074525B">
      <w:pPr>
        <w:rPr>
          <w:sz w:val="36"/>
          <w:szCs w:val="36"/>
          <w:lang w:val="en-US"/>
        </w:rPr>
      </w:pPr>
      <w:r w:rsidRPr="0074525B">
        <w:rPr>
          <w:sz w:val="36"/>
          <w:szCs w:val="36"/>
          <w:lang w:val="en-US"/>
        </w:rPr>
        <w:t>Model Repertoire</w:t>
      </w:r>
    </w:p>
    <w:p w14:paraId="3418C55C" w14:textId="77777777" w:rsidR="0074525B" w:rsidRDefault="0074525B" w:rsidP="0074525B">
      <w:pPr>
        <w:rPr>
          <w:sz w:val="36"/>
          <w:szCs w:val="36"/>
          <w:lang w:val="en-US"/>
        </w:rPr>
      </w:pPr>
    </w:p>
    <w:p w14:paraId="3558194A" w14:textId="59C24051" w:rsidR="0074525B" w:rsidRPr="00A849FF" w:rsidRDefault="00E761A4" w:rsidP="0074525B">
      <w:pPr>
        <w:rPr>
          <w:sz w:val="36"/>
          <w:szCs w:val="36"/>
          <w:lang w:val="en-US"/>
        </w:rPr>
      </w:pPr>
      <w:r>
        <w:rPr>
          <w:sz w:val="36"/>
          <w:szCs w:val="36"/>
          <w:lang w:val="en-US"/>
        </w:rPr>
        <w:t>Version 2.1</w:t>
      </w:r>
    </w:p>
    <w:p w14:paraId="0FCEEE92" w14:textId="77777777" w:rsidR="0074525B" w:rsidRDefault="0074525B" w:rsidP="0074525B">
      <w:pPr>
        <w:rPr>
          <w:lang w:val="en-US"/>
        </w:rPr>
      </w:pPr>
    </w:p>
    <w:p w14:paraId="10A323D8" w14:textId="77777777" w:rsidR="0074525B" w:rsidRDefault="0074525B" w:rsidP="0074525B">
      <w:pPr>
        <w:rPr>
          <w:lang w:val="en-US"/>
        </w:rPr>
      </w:pPr>
    </w:p>
    <w:p w14:paraId="5DA2CFE9" w14:textId="77777777" w:rsidR="0074525B" w:rsidRDefault="0074525B" w:rsidP="0074525B">
      <w:pPr>
        <w:rPr>
          <w:lang w:val="en-US"/>
        </w:rPr>
      </w:pPr>
    </w:p>
    <w:p w14:paraId="4A0F118F" w14:textId="77777777" w:rsidR="0074525B" w:rsidRPr="00A849FF" w:rsidRDefault="0074525B" w:rsidP="0074525B">
      <w:pPr>
        <w:rPr>
          <w:lang w:val="en-US"/>
        </w:rPr>
      </w:pPr>
      <w:r w:rsidRPr="00A849FF">
        <w:rPr>
          <w:lang w:val="en-US"/>
        </w:rPr>
        <w:t>Source: Joint 3GPP/</w:t>
      </w:r>
      <w:r>
        <w:rPr>
          <w:lang w:val="en-US"/>
        </w:rPr>
        <w:t>TM Forum</w:t>
      </w:r>
      <w:r w:rsidRPr="00A849FF">
        <w:rPr>
          <w:lang w:val="en-US"/>
        </w:rPr>
        <w:t xml:space="preserve"> </w:t>
      </w:r>
      <w:r>
        <w:rPr>
          <w:lang w:val="en-US"/>
        </w:rPr>
        <w:t>M</w:t>
      </w:r>
      <w:r w:rsidRPr="00A849FF">
        <w:rPr>
          <w:lang w:val="en-US"/>
        </w:rPr>
        <w:t xml:space="preserve">odel </w:t>
      </w:r>
      <w:r>
        <w:rPr>
          <w:lang w:val="en-US"/>
        </w:rPr>
        <w:t>A</w:t>
      </w:r>
      <w:r w:rsidRPr="00A849FF">
        <w:rPr>
          <w:lang w:val="en-US"/>
        </w:rPr>
        <w:t>lignment project</w:t>
      </w:r>
    </w:p>
    <w:p w14:paraId="3F2174B7" w14:textId="77777777" w:rsidR="0074525B" w:rsidRDefault="0074525B" w:rsidP="0074525B">
      <w:pPr>
        <w:rPr>
          <w:lang w:val="en-US"/>
        </w:rPr>
      </w:pPr>
      <w:r w:rsidRPr="00785D5F">
        <w:rPr>
          <w:lang w:val="en-US"/>
        </w:rPr>
        <w:t>Editor: Edwin Tse (Ericsson)</w:t>
      </w:r>
    </w:p>
    <w:p w14:paraId="01875B30" w14:textId="77777777" w:rsidR="0074525B" w:rsidRDefault="0074525B" w:rsidP="0074525B">
      <w:pPr>
        <w:rPr>
          <w:i/>
          <w:color w:val="FF0000"/>
          <w:lang w:val="en-US"/>
        </w:rPr>
      </w:pPr>
    </w:p>
    <w:p w14:paraId="40C1F796" w14:textId="77777777" w:rsidR="0074525B" w:rsidRDefault="0074525B" w:rsidP="0074525B">
      <w:pPr>
        <w:rPr>
          <w:i/>
          <w:color w:val="FF0000"/>
          <w:lang w:val="en-US"/>
        </w:rPr>
      </w:pPr>
    </w:p>
    <w:p w14:paraId="6C440357" w14:textId="77777777" w:rsidR="0074525B" w:rsidRDefault="0074525B" w:rsidP="0074525B">
      <w:pPr>
        <w:rPr>
          <w:i/>
          <w:color w:val="FF0000"/>
          <w:lang w:val="en-US"/>
        </w:rPr>
      </w:pPr>
    </w:p>
    <w:p w14:paraId="084121B6" w14:textId="77777777" w:rsidR="0074525B" w:rsidRDefault="0074525B" w:rsidP="0074525B">
      <w:pPr>
        <w:rPr>
          <w:i/>
          <w:color w:val="FF0000"/>
          <w:lang w:val="en-US"/>
        </w:rPr>
      </w:pPr>
    </w:p>
    <w:p w14:paraId="45B6F565" w14:textId="77777777" w:rsidR="0074525B" w:rsidRDefault="0074525B" w:rsidP="0074525B">
      <w:pPr>
        <w:rPr>
          <w:i/>
          <w:color w:val="FF0000"/>
          <w:lang w:val="en-US"/>
        </w:rPr>
      </w:pPr>
    </w:p>
    <w:p w14:paraId="16F0F8F6" w14:textId="77777777" w:rsidR="0074525B" w:rsidRDefault="0074525B" w:rsidP="0074525B">
      <w:pPr>
        <w:rPr>
          <w:i/>
          <w:color w:val="FF0000"/>
          <w:lang w:val="en-US"/>
        </w:rPr>
      </w:pPr>
    </w:p>
    <w:p w14:paraId="358BC3F8" w14:textId="77777777" w:rsidR="0074525B" w:rsidRDefault="0074525B" w:rsidP="0074525B">
      <w:pPr>
        <w:rPr>
          <w:i/>
          <w:color w:val="FF0000"/>
          <w:lang w:val="en-US"/>
        </w:rPr>
      </w:pPr>
    </w:p>
    <w:p w14:paraId="4DE9C953" w14:textId="77777777" w:rsidR="0074525B" w:rsidRDefault="0074525B" w:rsidP="0074525B">
      <w:pPr>
        <w:rPr>
          <w:i/>
          <w:color w:val="FF0000"/>
          <w:lang w:val="en-US"/>
        </w:rPr>
      </w:pPr>
    </w:p>
    <w:p w14:paraId="1CDD52E4" w14:textId="77777777" w:rsidR="0074525B" w:rsidRPr="002253E2" w:rsidRDefault="0074525B" w:rsidP="0074525B">
      <w:pPr>
        <w:rPr>
          <w:i/>
          <w:color w:val="FF0000"/>
          <w:lang w:val="en-US"/>
        </w:rPr>
      </w:pPr>
      <w:r w:rsidRPr="00195900">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TMF) have been established.</w:t>
      </w:r>
    </w:p>
    <w:p w14:paraId="71C1B138" w14:textId="77777777" w:rsidR="00B7783E" w:rsidRPr="00785D5F" w:rsidRDefault="00B7783E" w:rsidP="00871842">
      <w:pPr>
        <w:rPr>
          <w:lang w:val="en-US"/>
        </w:rPr>
      </w:pPr>
      <w:r>
        <w:rPr>
          <w:lang w:val="en-US"/>
        </w:rPr>
        <w:br w:type="page"/>
      </w:r>
    </w:p>
    <w:p w14:paraId="2EB89A9F" w14:textId="77777777" w:rsidR="00B7783E" w:rsidRDefault="00B7783E" w:rsidP="00B23B1F">
      <w:pPr>
        <w:rPr>
          <w:rFonts w:ascii="Arial" w:hAnsi="Arial" w:cs="Arial"/>
          <w:sz w:val="36"/>
          <w:szCs w:val="36"/>
        </w:rPr>
      </w:pPr>
      <w:bookmarkStart w:id="2" w:name="page1"/>
      <w:r>
        <w:rPr>
          <w:rFonts w:ascii="Arial" w:hAnsi="Arial" w:cs="Arial"/>
          <w:sz w:val="36"/>
          <w:szCs w:val="36"/>
        </w:rPr>
        <w:t>Table of Contents</w:t>
      </w:r>
    </w:p>
    <w:p w14:paraId="7B10812D" w14:textId="77777777" w:rsidR="00B7783E" w:rsidRDefault="00B7783E">
      <w:pPr>
        <w:pStyle w:val="TOC1"/>
        <w:rPr>
          <w:sz w:val="24"/>
          <w:szCs w:val="24"/>
          <w:lang w:val="en-US"/>
        </w:rPr>
      </w:pPr>
      <w:r>
        <w:rPr>
          <w:rFonts w:cs="Arial"/>
          <w:szCs w:val="36"/>
        </w:rPr>
        <w:fldChar w:fldCharType="begin"/>
      </w:r>
      <w:r>
        <w:rPr>
          <w:rFonts w:cs="Arial"/>
          <w:szCs w:val="36"/>
        </w:rPr>
        <w:instrText xml:space="preserve"> TOC \o "1-3" \h \z \u </w:instrText>
      </w:r>
      <w:r>
        <w:rPr>
          <w:rFonts w:cs="Arial"/>
          <w:szCs w:val="36"/>
        </w:rPr>
        <w:fldChar w:fldCharType="separate"/>
      </w:r>
      <w:hyperlink w:anchor="_Toc314595312" w:history="1">
        <w:r w:rsidRPr="008030EE">
          <w:rPr>
            <w:rStyle w:val="Hyperlink"/>
          </w:rPr>
          <w:t>1</w:t>
        </w:r>
        <w:r>
          <w:rPr>
            <w:sz w:val="24"/>
            <w:szCs w:val="24"/>
            <w:lang w:val="en-US"/>
          </w:rPr>
          <w:tab/>
        </w:r>
        <w:r w:rsidRPr="008030EE">
          <w:rPr>
            <w:rStyle w:val="Hyperlink"/>
          </w:rPr>
          <w:t>Scope</w:t>
        </w:r>
        <w:r>
          <w:rPr>
            <w:webHidden/>
          </w:rPr>
          <w:tab/>
        </w:r>
        <w:r>
          <w:rPr>
            <w:webHidden/>
          </w:rPr>
          <w:fldChar w:fldCharType="begin"/>
        </w:r>
        <w:r>
          <w:rPr>
            <w:webHidden/>
          </w:rPr>
          <w:instrText xml:space="preserve"> PAGEREF _Toc314595312 \h </w:instrText>
        </w:r>
        <w:r>
          <w:rPr>
            <w:webHidden/>
          </w:rPr>
        </w:r>
        <w:r>
          <w:rPr>
            <w:webHidden/>
          </w:rPr>
          <w:fldChar w:fldCharType="separate"/>
        </w:r>
        <w:r>
          <w:rPr>
            <w:webHidden/>
          </w:rPr>
          <w:t>5</w:t>
        </w:r>
        <w:r>
          <w:rPr>
            <w:webHidden/>
          </w:rPr>
          <w:fldChar w:fldCharType="end"/>
        </w:r>
      </w:hyperlink>
    </w:p>
    <w:p w14:paraId="43389D20" w14:textId="77777777" w:rsidR="00B7783E" w:rsidRDefault="00E761A4">
      <w:pPr>
        <w:pStyle w:val="TOC1"/>
        <w:rPr>
          <w:sz w:val="24"/>
          <w:szCs w:val="24"/>
          <w:lang w:val="en-US"/>
        </w:rPr>
      </w:pPr>
      <w:hyperlink w:anchor="_Toc314595313" w:history="1">
        <w:r w:rsidR="00B7783E" w:rsidRPr="008030EE">
          <w:rPr>
            <w:rStyle w:val="Hyperlink"/>
          </w:rPr>
          <w:t>2</w:t>
        </w:r>
        <w:r w:rsidR="00B7783E">
          <w:rPr>
            <w:sz w:val="24"/>
            <w:szCs w:val="24"/>
            <w:lang w:val="en-US"/>
          </w:rPr>
          <w:tab/>
        </w:r>
        <w:r w:rsidR="00B7783E" w:rsidRPr="008030EE">
          <w:rPr>
            <w:rStyle w:val="Hyperlink"/>
          </w:rPr>
          <w:t>References</w:t>
        </w:r>
        <w:r w:rsidR="00B7783E">
          <w:rPr>
            <w:webHidden/>
          </w:rPr>
          <w:tab/>
        </w:r>
        <w:r w:rsidR="00B7783E">
          <w:rPr>
            <w:webHidden/>
          </w:rPr>
          <w:fldChar w:fldCharType="begin"/>
        </w:r>
        <w:r w:rsidR="00B7783E">
          <w:rPr>
            <w:webHidden/>
          </w:rPr>
          <w:instrText xml:space="preserve"> PAGEREF _Toc314595313 \h </w:instrText>
        </w:r>
        <w:r w:rsidR="00B7783E">
          <w:rPr>
            <w:webHidden/>
          </w:rPr>
        </w:r>
        <w:r w:rsidR="00B7783E">
          <w:rPr>
            <w:webHidden/>
          </w:rPr>
          <w:fldChar w:fldCharType="separate"/>
        </w:r>
        <w:r w:rsidR="00B7783E">
          <w:rPr>
            <w:webHidden/>
          </w:rPr>
          <w:t>5</w:t>
        </w:r>
        <w:r w:rsidR="00B7783E">
          <w:rPr>
            <w:webHidden/>
          </w:rPr>
          <w:fldChar w:fldCharType="end"/>
        </w:r>
      </w:hyperlink>
    </w:p>
    <w:p w14:paraId="6DF09F2D" w14:textId="77777777" w:rsidR="00B7783E" w:rsidRDefault="00E761A4">
      <w:pPr>
        <w:pStyle w:val="TOC1"/>
        <w:rPr>
          <w:sz w:val="24"/>
          <w:szCs w:val="24"/>
          <w:lang w:val="en-US"/>
        </w:rPr>
      </w:pPr>
      <w:hyperlink w:anchor="_Toc314595314" w:history="1">
        <w:r w:rsidR="00B7783E" w:rsidRPr="008030EE">
          <w:rPr>
            <w:rStyle w:val="Hyperlink"/>
          </w:rPr>
          <w:t>3</w:t>
        </w:r>
        <w:r w:rsidR="00B7783E">
          <w:rPr>
            <w:sz w:val="24"/>
            <w:szCs w:val="24"/>
            <w:lang w:val="en-US"/>
          </w:rPr>
          <w:tab/>
        </w:r>
        <w:r w:rsidR="00B7783E" w:rsidRPr="008030EE">
          <w:rPr>
            <w:rStyle w:val="Hyperlink"/>
          </w:rPr>
          <w:t>Definitions and abbreviations</w:t>
        </w:r>
        <w:r w:rsidR="00B7783E">
          <w:rPr>
            <w:webHidden/>
          </w:rPr>
          <w:tab/>
        </w:r>
        <w:r w:rsidR="00B7783E">
          <w:rPr>
            <w:webHidden/>
          </w:rPr>
          <w:fldChar w:fldCharType="begin"/>
        </w:r>
        <w:r w:rsidR="00B7783E">
          <w:rPr>
            <w:webHidden/>
          </w:rPr>
          <w:instrText xml:space="preserve"> PAGEREF _Toc314595314 \h </w:instrText>
        </w:r>
        <w:r w:rsidR="00B7783E">
          <w:rPr>
            <w:webHidden/>
          </w:rPr>
        </w:r>
        <w:r w:rsidR="00B7783E">
          <w:rPr>
            <w:webHidden/>
          </w:rPr>
          <w:fldChar w:fldCharType="separate"/>
        </w:r>
        <w:r w:rsidR="00B7783E">
          <w:rPr>
            <w:webHidden/>
          </w:rPr>
          <w:t>6</w:t>
        </w:r>
        <w:r w:rsidR="00B7783E">
          <w:rPr>
            <w:webHidden/>
          </w:rPr>
          <w:fldChar w:fldCharType="end"/>
        </w:r>
      </w:hyperlink>
    </w:p>
    <w:p w14:paraId="43177749" w14:textId="77777777" w:rsidR="00B7783E" w:rsidRDefault="00E761A4">
      <w:pPr>
        <w:pStyle w:val="TOC2"/>
        <w:rPr>
          <w:sz w:val="24"/>
          <w:szCs w:val="24"/>
          <w:lang w:val="en-US"/>
        </w:rPr>
      </w:pPr>
      <w:hyperlink w:anchor="_Toc314595315" w:history="1">
        <w:r w:rsidR="00B7783E" w:rsidRPr="008030EE">
          <w:rPr>
            <w:rStyle w:val="Hyperlink"/>
          </w:rPr>
          <w:t>3.1</w:t>
        </w:r>
        <w:r w:rsidR="00B7783E">
          <w:rPr>
            <w:sz w:val="24"/>
            <w:szCs w:val="24"/>
            <w:lang w:val="en-US"/>
          </w:rPr>
          <w:tab/>
        </w:r>
        <w:r w:rsidR="00B7783E" w:rsidRPr="008030EE">
          <w:rPr>
            <w:rStyle w:val="Hyperlink"/>
          </w:rPr>
          <w:t>Definitions</w:t>
        </w:r>
        <w:r w:rsidR="00B7783E">
          <w:rPr>
            <w:webHidden/>
          </w:rPr>
          <w:tab/>
        </w:r>
        <w:r w:rsidR="00B7783E">
          <w:rPr>
            <w:webHidden/>
          </w:rPr>
          <w:fldChar w:fldCharType="begin"/>
        </w:r>
        <w:r w:rsidR="00B7783E">
          <w:rPr>
            <w:webHidden/>
          </w:rPr>
          <w:instrText xml:space="preserve"> PAGEREF _Toc314595315 \h </w:instrText>
        </w:r>
        <w:r w:rsidR="00B7783E">
          <w:rPr>
            <w:webHidden/>
          </w:rPr>
        </w:r>
        <w:r w:rsidR="00B7783E">
          <w:rPr>
            <w:webHidden/>
          </w:rPr>
          <w:fldChar w:fldCharType="separate"/>
        </w:r>
        <w:r w:rsidR="00B7783E">
          <w:rPr>
            <w:webHidden/>
          </w:rPr>
          <w:t>6</w:t>
        </w:r>
        <w:r w:rsidR="00B7783E">
          <w:rPr>
            <w:webHidden/>
          </w:rPr>
          <w:fldChar w:fldCharType="end"/>
        </w:r>
      </w:hyperlink>
    </w:p>
    <w:p w14:paraId="764801C2" w14:textId="77777777" w:rsidR="00B7783E" w:rsidRDefault="00E761A4">
      <w:pPr>
        <w:pStyle w:val="TOC2"/>
        <w:rPr>
          <w:sz w:val="24"/>
          <w:szCs w:val="24"/>
          <w:lang w:val="en-US"/>
        </w:rPr>
      </w:pPr>
      <w:hyperlink w:anchor="_Toc314595316" w:history="1">
        <w:r w:rsidR="00B7783E" w:rsidRPr="008030EE">
          <w:rPr>
            <w:rStyle w:val="Hyperlink"/>
          </w:rPr>
          <w:t>3.2</w:t>
        </w:r>
        <w:r w:rsidR="00B7783E">
          <w:rPr>
            <w:sz w:val="24"/>
            <w:szCs w:val="24"/>
            <w:lang w:val="en-US"/>
          </w:rPr>
          <w:tab/>
        </w:r>
        <w:r w:rsidR="00B7783E" w:rsidRPr="008030EE">
          <w:rPr>
            <w:rStyle w:val="Hyperlink"/>
          </w:rPr>
          <w:t>Abbreviations</w:t>
        </w:r>
        <w:r w:rsidR="00B7783E">
          <w:rPr>
            <w:webHidden/>
          </w:rPr>
          <w:tab/>
        </w:r>
        <w:r w:rsidR="00B7783E">
          <w:rPr>
            <w:webHidden/>
          </w:rPr>
          <w:fldChar w:fldCharType="begin"/>
        </w:r>
        <w:r w:rsidR="00B7783E">
          <w:rPr>
            <w:webHidden/>
          </w:rPr>
          <w:instrText xml:space="preserve"> PAGEREF _Toc314595316 \h </w:instrText>
        </w:r>
        <w:r w:rsidR="00B7783E">
          <w:rPr>
            <w:webHidden/>
          </w:rPr>
        </w:r>
        <w:r w:rsidR="00B7783E">
          <w:rPr>
            <w:webHidden/>
          </w:rPr>
          <w:fldChar w:fldCharType="separate"/>
        </w:r>
        <w:r w:rsidR="00B7783E">
          <w:rPr>
            <w:webHidden/>
          </w:rPr>
          <w:t>6</w:t>
        </w:r>
        <w:r w:rsidR="00B7783E">
          <w:rPr>
            <w:webHidden/>
          </w:rPr>
          <w:fldChar w:fldCharType="end"/>
        </w:r>
      </w:hyperlink>
    </w:p>
    <w:p w14:paraId="4378724D" w14:textId="77777777" w:rsidR="00B7783E" w:rsidRDefault="00E761A4">
      <w:pPr>
        <w:pStyle w:val="TOC1"/>
        <w:rPr>
          <w:sz w:val="24"/>
          <w:szCs w:val="24"/>
          <w:lang w:val="en-US"/>
        </w:rPr>
      </w:pPr>
      <w:hyperlink w:anchor="_Toc314595317" w:history="1">
        <w:r w:rsidR="00B7783E" w:rsidRPr="008030EE">
          <w:rPr>
            <w:rStyle w:val="Hyperlink"/>
          </w:rPr>
          <w:t>4</w:t>
        </w:r>
        <w:r w:rsidR="00B7783E">
          <w:rPr>
            <w:sz w:val="24"/>
            <w:szCs w:val="24"/>
            <w:lang w:val="en-US"/>
          </w:rPr>
          <w:tab/>
        </w:r>
        <w:r w:rsidR="00B7783E" w:rsidRPr="008030EE">
          <w:rPr>
            <w:rStyle w:val="Hyperlink"/>
          </w:rPr>
          <w:t>Requirements</w:t>
        </w:r>
        <w:r w:rsidR="00B7783E">
          <w:rPr>
            <w:webHidden/>
          </w:rPr>
          <w:tab/>
        </w:r>
        <w:r w:rsidR="00B7783E">
          <w:rPr>
            <w:webHidden/>
          </w:rPr>
          <w:fldChar w:fldCharType="begin"/>
        </w:r>
        <w:r w:rsidR="00B7783E">
          <w:rPr>
            <w:webHidden/>
          </w:rPr>
          <w:instrText xml:space="preserve"> PAGEREF _Toc314595317 \h </w:instrText>
        </w:r>
        <w:r w:rsidR="00B7783E">
          <w:rPr>
            <w:webHidden/>
          </w:rPr>
        </w:r>
        <w:r w:rsidR="00B7783E">
          <w:rPr>
            <w:webHidden/>
          </w:rPr>
          <w:fldChar w:fldCharType="separate"/>
        </w:r>
        <w:r w:rsidR="00B7783E">
          <w:rPr>
            <w:webHidden/>
          </w:rPr>
          <w:t>6</w:t>
        </w:r>
        <w:r w:rsidR="00B7783E">
          <w:rPr>
            <w:webHidden/>
          </w:rPr>
          <w:fldChar w:fldCharType="end"/>
        </w:r>
      </w:hyperlink>
    </w:p>
    <w:p w14:paraId="7EC5D381" w14:textId="77777777" w:rsidR="00B7783E" w:rsidRDefault="00E761A4">
      <w:pPr>
        <w:pStyle w:val="TOC1"/>
        <w:rPr>
          <w:sz w:val="24"/>
          <w:szCs w:val="24"/>
          <w:lang w:val="en-US"/>
        </w:rPr>
      </w:pPr>
      <w:hyperlink w:anchor="_Toc314595318" w:history="1">
        <w:r w:rsidR="00B7783E" w:rsidRPr="008030EE">
          <w:rPr>
            <w:rStyle w:val="Hyperlink"/>
          </w:rPr>
          <w:t>5</w:t>
        </w:r>
        <w:r w:rsidR="00B7783E">
          <w:rPr>
            <w:sz w:val="24"/>
            <w:szCs w:val="24"/>
            <w:lang w:val="en-US"/>
          </w:rPr>
          <w:tab/>
        </w:r>
        <w:r w:rsidR="00B7783E" w:rsidRPr="008030EE">
          <w:rPr>
            <w:rStyle w:val="Hyperlink"/>
          </w:rPr>
          <w:t>Model Elements and Notations</w:t>
        </w:r>
        <w:r w:rsidR="00B7783E">
          <w:rPr>
            <w:webHidden/>
          </w:rPr>
          <w:tab/>
        </w:r>
        <w:r w:rsidR="00B7783E">
          <w:rPr>
            <w:webHidden/>
          </w:rPr>
          <w:fldChar w:fldCharType="begin"/>
        </w:r>
        <w:r w:rsidR="00B7783E">
          <w:rPr>
            <w:webHidden/>
          </w:rPr>
          <w:instrText xml:space="preserve"> PAGEREF _Toc314595318 \h </w:instrText>
        </w:r>
        <w:r w:rsidR="00B7783E">
          <w:rPr>
            <w:webHidden/>
          </w:rPr>
        </w:r>
        <w:r w:rsidR="00B7783E">
          <w:rPr>
            <w:webHidden/>
          </w:rPr>
          <w:fldChar w:fldCharType="separate"/>
        </w:r>
        <w:r w:rsidR="00B7783E">
          <w:rPr>
            <w:webHidden/>
          </w:rPr>
          <w:t>7</w:t>
        </w:r>
        <w:r w:rsidR="00B7783E">
          <w:rPr>
            <w:webHidden/>
          </w:rPr>
          <w:fldChar w:fldCharType="end"/>
        </w:r>
      </w:hyperlink>
    </w:p>
    <w:p w14:paraId="064FEC69" w14:textId="77777777" w:rsidR="00B7783E" w:rsidRDefault="00E761A4">
      <w:pPr>
        <w:pStyle w:val="TOC2"/>
        <w:rPr>
          <w:sz w:val="24"/>
          <w:szCs w:val="24"/>
          <w:lang w:val="en-US"/>
        </w:rPr>
      </w:pPr>
      <w:hyperlink w:anchor="_Toc314595319" w:history="1">
        <w:r w:rsidR="00B7783E" w:rsidRPr="008030EE">
          <w:rPr>
            <w:rStyle w:val="Hyperlink"/>
          </w:rPr>
          <w:t>5.1</w:t>
        </w:r>
        <w:r w:rsidR="00B7783E">
          <w:rPr>
            <w:sz w:val="24"/>
            <w:szCs w:val="24"/>
            <w:lang w:val="en-US"/>
          </w:rPr>
          <w:tab/>
        </w:r>
        <w:r w:rsidR="00B7783E" w:rsidRPr="008030EE">
          <w:rPr>
            <w:rStyle w:val="Hyperlink"/>
          </w:rPr>
          <w:t>General</w:t>
        </w:r>
        <w:r w:rsidR="00B7783E">
          <w:rPr>
            <w:webHidden/>
          </w:rPr>
          <w:tab/>
        </w:r>
        <w:r w:rsidR="00B7783E">
          <w:rPr>
            <w:webHidden/>
          </w:rPr>
          <w:fldChar w:fldCharType="begin"/>
        </w:r>
        <w:r w:rsidR="00B7783E">
          <w:rPr>
            <w:webHidden/>
          </w:rPr>
          <w:instrText xml:space="preserve"> PAGEREF _Toc314595319 \h </w:instrText>
        </w:r>
        <w:r w:rsidR="00B7783E">
          <w:rPr>
            <w:webHidden/>
          </w:rPr>
        </w:r>
        <w:r w:rsidR="00B7783E">
          <w:rPr>
            <w:webHidden/>
          </w:rPr>
          <w:fldChar w:fldCharType="separate"/>
        </w:r>
        <w:r w:rsidR="00B7783E">
          <w:rPr>
            <w:webHidden/>
          </w:rPr>
          <w:t>7</w:t>
        </w:r>
        <w:r w:rsidR="00B7783E">
          <w:rPr>
            <w:webHidden/>
          </w:rPr>
          <w:fldChar w:fldCharType="end"/>
        </w:r>
      </w:hyperlink>
    </w:p>
    <w:p w14:paraId="432D2507" w14:textId="77777777" w:rsidR="00B7783E" w:rsidRDefault="00E761A4">
      <w:pPr>
        <w:pStyle w:val="TOC2"/>
        <w:rPr>
          <w:sz w:val="24"/>
          <w:szCs w:val="24"/>
          <w:lang w:val="en-US"/>
        </w:rPr>
      </w:pPr>
      <w:hyperlink w:anchor="_Toc314595320" w:history="1">
        <w:r w:rsidR="00B7783E" w:rsidRPr="008030EE">
          <w:rPr>
            <w:rStyle w:val="Hyperlink"/>
          </w:rPr>
          <w:t>5.2</w:t>
        </w:r>
        <w:r w:rsidR="00B7783E">
          <w:rPr>
            <w:sz w:val="24"/>
            <w:szCs w:val="24"/>
            <w:lang w:val="en-US"/>
          </w:rPr>
          <w:tab/>
        </w:r>
        <w:r w:rsidR="00B7783E" w:rsidRPr="008030EE">
          <w:rPr>
            <w:rStyle w:val="Hyperlink"/>
          </w:rPr>
          <w:t>Basic model elements</w:t>
        </w:r>
        <w:r w:rsidR="00B7783E">
          <w:rPr>
            <w:webHidden/>
          </w:rPr>
          <w:tab/>
        </w:r>
        <w:r w:rsidR="00B7783E">
          <w:rPr>
            <w:webHidden/>
          </w:rPr>
          <w:fldChar w:fldCharType="begin"/>
        </w:r>
        <w:r w:rsidR="00B7783E">
          <w:rPr>
            <w:webHidden/>
          </w:rPr>
          <w:instrText xml:space="preserve"> PAGEREF _Toc314595320 \h </w:instrText>
        </w:r>
        <w:r w:rsidR="00B7783E">
          <w:rPr>
            <w:webHidden/>
          </w:rPr>
        </w:r>
        <w:r w:rsidR="00B7783E">
          <w:rPr>
            <w:webHidden/>
          </w:rPr>
          <w:fldChar w:fldCharType="separate"/>
        </w:r>
        <w:r w:rsidR="00B7783E">
          <w:rPr>
            <w:webHidden/>
          </w:rPr>
          <w:t>7</w:t>
        </w:r>
        <w:r w:rsidR="00B7783E">
          <w:rPr>
            <w:webHidden/>
          </w:rPr>
          <w:fldChar w:fldCharType="end"/>
        </w:r>
      </w:hyperlink>
    </w:p>
    <w:p w14:paraId="35F24FD1" w14:textId="77777777" w:rsidR="00B7783E" w:rsidRDefault="00E761A4">
      <w:pPr>
        <w:pStyle w:val="TOC3"/>
        <w:rPr>
          <w:sz w:val="24"/>
          <w:szCs w:val="24"/>
          <w:lang w:val="en-US"/>
        </w:rPr>
      </w:pPr>
      <w:hyperlink w:anchor="_Toc314595321" w:history="1">
        <w:r w:rsidR="00B7783E" w:rsidRPr="008030EE">
          <w:rPr>
            <w:rStyle w:val="Hyperlink"/>
          </w:rPr>
          <w:t>5.2.1</w:t>
        </w:r>
        <w:r w:rsidR="00B7783E">
          <w:rPr>
            <w:sz w:val="24"/>
            <w:szCs w:val="24"/>
            <w:lang w:val="en-US"/>
          </w:rPr>
          <w:tab/>
        </w:r>
        <w:r w:rsidR="00B7783E" w:rsidRPr="008030EE">
          <w:rPr>
            <w:rStyle w:val="Hyperlink"/>
          </w:rPr>
          <w:t>Attribute</w:t>
        </w:r>
        <w:r w:rsidR="00B7783E">
          <w:rPr>
            <w:webHidden/>
          </w:rPr>
          <w:tab/>
        </w:r>
        <w:r w:rsidR="00B7783E">
          <w:rPr>
            <w:webHidden/>
          </w:rPr>
          <w:fldChar w:fldCharType="begin"/>
        </w:r>
        <w:r w:rsidR="00B7783E">
          <w:rPr>
            <w:webHidden/>
          </w:rPr>
          <w:instrText xml:space="preserve"> PAGEREF _Toc314595321 \h </w:instrText>
        </w:r>
        <w:r w:rsidR="00B7783E">
          <w:rPr>
            <w:webHidden/>
          </w:rPr>
        </w:r>
        <w:r w:rsidR="00B7783E">
          <w:rPr>
            <w:webHidden/>
          </w:rPr>
          <w:fldChar w:fldCharType="separate"/>
        </w:r>
        <w:r w:rsidR="00B7783E">
          <w:rPr>
            <w:webHidden/>
          </w:rPr>
          <w:t>7</w:t>
        </w:r>
        <w:r w:rsidR="00B7783E">
          <w:rPr>
            <w:webHidden/>
          </w:rPr>
          <w:fldChar w:fldCharType="end"/>
        </w:r>
      </w:hyperlink>
    </w:p>
    <w:p w14:paraId="2BECC956" w14:textId="77777777" w:rsidR="00B7783E" w:rsidRDefault="00E761A4">
      <w:pPr>
        <w:pStyle w:val="TOC3"/>
        <w:rPr>
          <w:sz w:val="24"/>
          <w:szCs w:val="24"/>
          <w:lang w:val="en-US"/>
        </w:rPr>
      </w:pPr>
      <w:hyperlink w:anchor="_Toc314595322" w:history="1">
        <w:r w:rsidR="00B7783E" w:rsidRPr="008030EE">
          <w:rPr>
            <w:rStyle w:val="Hyperlink"/>
          </w:rPr>
          <w:t>5.2.2</w:t>
        </w:r>
        <w:r w:rsidR="00B7783E">
          <w:rPr>
            <w:sz w:val="24"/>
            <w:szCs w:val="24"/>
            <w:lang w:val="en-US"/>
          </w:rPr>
          <w:tab/>
        </w:r>
        <w:r w:rsidR="00B7783E" w:rsidRPr="008030EE">
          <w:rPr>
            <w:rStyle w:val="Hyperlink"/>
          </w:rPr>
          <w:t>Association relationship</w:t>
        </w:r>
        <w:r w:rsidR="00B7783E">
          <w:rPr>
            <w:webHidden/>
          </w:rPr>
          <w:tab/>
        </w:r>
        <w:r w:rsidR="00B7783E">
          <w:rPr>
            <w:webHidden/>
          </w:rPr>
          <w:fldChar w:fldCharType="begin"/>
        </w:r>
        <w:r w:rsidR="00B7783E">
          <w:rPr>
            <w:webHidden/>
          </w:rPr>
          <w:instrText xml:space="preserve"> PAGEREF _Toc314595322 \h </w:instrText>
        </w:r>
        <w:r w:rsidR="00B7783E">
          <w:rPr>
            <w:webHidden/>
          </w:rPr>
        </w:r>
        <w:r w:rsidR="00B7783E">
          <w:rPr>
            <w:webHidden/>
          </w:rPr>
          <w:fldChar w:fldCharType="separate"/>
        </w:r>
        <w:r w:rsidR="00B7783E">
          <w:rPr>
            <w:webHidden/>
          </w:rPr>
          <w:t>9</w:t>
        </w:r>
        <w:r w:rsidR="00B7783E">
          <w:rPr>
            <w:webHidden/>
          </w:rPr>
          <w:fldChar w:fldCharType="end"/>
        </w:r>
      </w:hyperlink>
    </w:p>
    <w:p w14:paraId="35F4BBDD" w14:textId="77777777" w:rsidR="00B7783E" w:rsidRDefault="00E761A4">
      <w:pPr>
        <w:pStyle w:val="TOC3"/>
        <w:rPr>
          <w:sz w:val="24"/>
          <w:szCs w:val="24"/>
          <w:lang w:val="en-US"/>
        </w:rPr>
      </w:pPr>
      <w:hyperlink w:anchor="_Toc314595323" w:history="1">
        <w:r w:rsidR="00B7783E" w:rsidRPr="008030EE">
          <w:rPr>
            <w:rStyle w:val="Hyperlink"/>
          </w:rPr>
          <w:t>5.2.3</w:t>
        </w:r>
        <w:r w:rsidR="00B7783E">
          <w:rPr>
            <w:sz w:val="24"/>
            <w:szCs w:val="24"/>
            <w:lang w:val="en-US"/>
          </w:rPr>
          <w:tab/>
        </w:r>
        <w:r w:rsidR="00B7783E" w:rsidRPr="008030EE">
          <w:rPr>
            <w:rStyle w:val="Hyperlink"/>
          </w:rPr>
          <w:t>Aggregation association relationship</w:t>
        </w:r>
        <w:r w:rsidR="00B7783E">
          <w:rPr>
            <w:webHidden/>
          </w:rPr>
          <w:tab/>
        </w:r>
        <w:r w:rsidR="00B7783E">
          <w:rPr>
            <w:webHidden/>
          </w:rPr>
          <w:fldChar w:fldCharType="begin"/>
        </w:r>
        <w:r w:rsidR="00B7783E">
          <w:rPr>
            <w:webHidden/>
          </w:rPr>
          <w:instrText xml:space="preserve"> PAGEREF _Toc314595323 \h </w:instrText>
        </w:r>
        <w:r w:rsidR="00B7783E">
          <w:rPr>
            <w:webHidden/>
          </w:rPr>
        </w:r>
        <w:r w:rsidR="00B7783E">
          <w:rPr>
            <w:webHidden/>
          </w:rPr>
          <w:fldChar w:fldCharType="separate"/>
        </w:r>
        <w:r w:rsidR="00B7783E">
          <w:rPr>
            <w:webHidden/>
          </w:rPr>
          <w:t>10</w:t>
        </w:r>
        <w:r w:rsidR="00B7783E">
          <w:rPr>
            <w:webHidden/>
          </w:rPr>
          <w:fldChar w:fldCharType="end"/>
        </w:r>
      </w:hyperlink>
    </w:p>
    <w:p w14:paraId="08D7DC0A" w14:textId="77777777" w:rsidR="00B7783E" w:rsidRDefault="00E761A4">
      <w:pPr>
        <w:pStyle w:val="TOC3"/>
        <w:rPr>
          <w:sz w:val="24"/>
          <w:szCs w:val="24"/>
          <w:lang w:val="en-US"/>
        </w:rPr>
      </w:pPr>
      <w:hyperlink w:anchor="_Toc314595324" w:history="1">
        <w:r w:rsidR="00B7783E" w:rsidRPr="008030EE">
          <w:rPr>
            <w:rStyle w:val="Hyperlink"/>
          </w:rPr>
          <w:t>5.2.4</w:t>
        </w:r>
        <w:r w:rsidR="00B7783E">
          <w:rPr>
            <w:sz w:val="24"/>
            <w:szCs w:val="24"/>
            <w:lang w:val="en-US"/>
          </w:rPr>
          <w:tab/>
        </w:r>
        <w:r w:rsidR="00B7783E" w:rsidRPr="008030EE">
          <w:rPr>
            <w:rStyle w:val="Hyperlink"/>
          </w:rPr>
          <w:t>Composite aggregation association relationship</w:t>
        </w:r>
        <w:r w:rsidR="00B7783E">
          <w:rPr>
            <w:webHidden/>
          </w:rPr>
          <w:tab/>
        </w:r>
        <w:r w:rsidR="00B7783E">
          <w:rPr>
            <w:webHidden/>
          </w:rPr>
          <w:fldChar w:fldCharType="begin"/>
        </w:r>
        <w:r w:rsidR="00B7783E">
          <w:rPr>
            <w:webHidden/>
          </w:rPr>
          <w:instrText xml:space="preserve"> PAGEREF _Toc314595324 \h </w:instrText>
        </w:r>
        <w:r w:rsidR="00B7783E">
          <w:rPr>
            <w:webHidden/>
          </w:rPr>
        </w:r>
        <w:r w:rsidR="00B7783E">
          <w:rPr>
            <w:webHidden/>
          </w:rPr>
          <w:fldChar w:fldCharType="separate"/>
        </w:r>
        <w:r w:rsidR="00B7783E">
          <w:rPr>
            <w:webHidden/>
          </w:rPr>
          <w:t>10</w:t>
        </w:r>
        <w:r w:rsidR="00B7783E">
          <w:rPr>
            <w:webHidden/>
          </w:rPr>
          <w:fldChar w:fldCharType="end"/>
        </w:r>
      </w:hyperlink>
    </w:p>
    <w:p w14:paraId="5C211B70" w14:textId="77777777" w:rsidR="00B7783E" w:rsidRDefault="00E761A4">
      <w:pPr>
        <w:pStyle w:val="TOC3"/>
        <w:rPr>
          <w:sz w:val="24"/>
          <w:szCs w:val="24"/>
          <w:lang w:val="en-US"/>
        </w:rPr>
      </w:pPr>
      <w:hyperlink w:anchor="_Toc314595325" w:history="1">
        <w:r w:rsidR="00B7783E" w:rsidRPr="008030EE">
          <w:rPr>
            <w:rStyle w:val="Hyperlink"/>
          </w:rPr>
          <w:t>5.2.5</w:t>
        </w:r>
        <w:r w:rsidR="00B7783E">
          <w:rPr>
            <w:sz w:val="24"/>
            <w:szCs w:val="24"/>
            <w:lang w:val="en-US"/>
          </w:rPr>
          <w:tab/>
        </w:r>
        <w:r w:rsidR="00B7783E" w:rsidRPr="008030EE">
          <w:rPr>
            <w:rStyle w:val="Hyperlink"/>
          </w:rPr>
          <w:t>Generalization relationship</w:t>
        </w:r>
        <w:r w:rsidR="00B7783E">
          <w:rPr>
            <w:webHidden/>
          </w:rPr>
          <w:tab/>
        </w:r>
        <w:r w:rsidR="00B7783E">
          <w:rPr>
            <w:webHidden/>
          </w:rPr>
          <w:fldChar w:fldCharType="begin"/>
        </w:r>
        <w:r w:rsidR="00B7783E">
          <w:rPr>
            <w:webHidden/>
          </w:rPr>
          <w:instrText xml:space="preserve"> PAGEREF _Toc314595325 \h </w:instrText>
        </w:r>
        <w:r w:rsidR="00B7783E">
          <w:rPr>
            <w:webHidden/>
          </w:rPr>
        </w:r>
        <w:r w:rsidR="00B7783E">
          <w:rPr>
            <w:webHidden/>
          </w:rPr>
          <w:fldChar w:fldCharType="separate"/>
        </w:r>
        <w:r w:rsidR="00B7783E">
          <w:rPr>
            <w:webHidden/>
          </w:rPr>
          <w:t>11</w:t>
        </w:r>
        <w:r w:rsidR="00B7783E">
          <w:rPr>
            <w:webHidden/>
          </w:rPr>
          <w:fldChar w:fldCharType="end"/>
        </w:r>
      </w:hyperlink>
    </w:p>
    <w:p w14:paraId="7D266D2D" w14:textId="77777777" w:rsidR="00B7783E" w:rsidRDefault="00E761A4">
      <w:pPr>
        <w:pStyle w:val="TOC3"/>
        <w:rPr>
          <w:sz w:val="24"/>
          <w:szCs w:val="24"/>
          <w:lang w:val="en-US"/>
        </w:rPr>
      </w:pPr>
      <w:hyperlink w:anchor="_Toc314595326" w:history="1">
        <w:r w:rsidR="00B7783E" w:rsidRPr="008030EE">
          <w:rPr>
            <w:rStyle w:val="Hyperlink"/>
          </w:rPr>
          <w:t>5.2.6</w:t>
        </w:r>
        <w:r w:rsidR="00B7783E">
          <w:rPr>
            <w:sz w:val="24"/>
            <w:szCs w:val="24"/>
            <w:lang w:val="en-US"/>
          </w:rPr>
          <w:tab/>
        </w:r>
        <w:r w:rsidR="00B7783E" w:rsidRPr="008030EE">
          <w:rPr>
            <w:rStyle w:val="Hyperlink"/>
          </w:rPr>
          <w:t>Dependency relationship</w:t>
        </w:r>
        <w:r w:rsidR="00B7783E">
          <w:rPr>
            <w:webHidden/>
          </w:rPr>
          <w:tab/>
        </w:r>
        <w:r w:rsidR="00B7783E">
          <w:rPr>
            <w:webHidden/>
          </w:rPr>
          <w:fldChar w:fldCharType="begin"/>
        </w:r>
        <w:r w:rsidR="00B7783E">
          <w:rPr>
            <w:webHidden/>
          </w:rPr>
          <w:instrText xml:space="preserve"> PAGEREF _Toc314595326 \h </w:instrText>
        </w:r>
        <w:r w:rsidR="00B7783E">
          <w:rPr>
            <w:webHidden/>
          </w:rPr>
        </w:r>
        <w:r w:rsidR="00B7783E">
          <w:rPr>
            <w:webHidden/>
          </w:rPr>
          <w:fldChar w:fldCharType="separate"/>
        </w:r>
        <w:r w:rsidR="00B7783E">
          <w:rPr>
            <w:webHidden/>
          </w:rPr>
          <w:t>11</w:t>
        </w:r>
        <w:r w:rsidR="00B7783E">
          <w:rPr>
            <w:webHidden/>
          </w:rPr>
          <w:fldChar w:fldCharType="end"/>
        </w:r>
      </w:hyperlink>
    </w:p>
    <w:p w14:paraId="46376137" w14:textId="77777777" w:rsidR="00B7783E" w:rsidRDefault="00E761A4">
      <w:pPr>
        <w:pStyle w:val="TOC3"/>
        <w:rPr>
          <w:sz w:val="24"/>
          <w:szCs w:val="24"/>
          <w:lang w:val="en-US"/>
        </w:rPr>
      </w:pPr>
      <w:hyperlink w:anchor="_Toc314595327" w:history="1">
        <w:r w:rsidR="00B7783E" w:rsidRPr="008030EE">
          <w:rPr>
            <w:rStyle w:val="Hyperlink"/>
          </w:rPr>
          <w:t>5.2.7</w:t>
        </w:r>
        <w:r w:rsidR="00B7783E">
          <w:rPr>
            <w:sz w:val="24"/>
            <w:szCs w:val="24"/>
            <w:lang w:val="en-US"/>
          </w:rPr>
          <w:tab/>
        </w:r>
        <w:r w:rsidR="00B7783E" w:rsidRPr="008030EE">
          <w:rPr>
            <w:rStyle w:val="Hyperlink"/>
          </w:rPr>
          <w:t>Comment</w:t>
        </w:r>
        <w:r w:rsidR="00B7783E">
          <w:rPr>
            <w:webHidden/>
          </w:rPr>
          <w:tab/>
        </w:r>
        <w:r w:rsidR="00B7783E">
          <w:rPr>
            <w:webHidden/>
          </w:rPr>
          <w:fldChar w:fldCharType="begin"/>
        </w:r>
        <w:r w:rsidR="00B7783E">
          <w:rPr>
            <w:webHidden/>
          </w:rPr>
          <w:instrText xml:space="preserve"> PAGEREF _Toc314595327 \h </w:instrText>
        </w:r>
        <w:r w:rsidR="00B7783E">
          <w:rPr>
            <w:webHidden/>
          </w:rPr>
        </w:r>
        <w:r w:rsidR="00B7783E">
          <w:rPr>
            <w:webHidden/>
          </w:rPr>
          <w:fldChar w:fldCharType="separate"/>
        </w:r>
        <w:r w:rsidR="00B7783E">
          <w:rPr>
            <w:webHidden/>
          </w:rPr>
          <w:t>11</w:t>
        </w:r>
        <w:r w:rsidR="00B7783E">
          <w:rPr>
            <w:webHidden/>
          </w:rPr>
          <w:fldChar w:fldCharType="end"/>
        </w:r>
      </w:hyperlink>
    </w:p>
    <w:p w14:paraId="55995D36" w14:textId="77777777" w:rsidR="00B7783E" w:rsidRDefault="00E761A4">
      <w:pPr>
        <w:pStyle w:val="TOC3"/>
        <w:rPr>
          <w:sz w:val="24"/>
          <w:szCs w:val="24"/>
          <w:lang w:val="en-US"/>
        </w:rPr>
      </w:pPr>
      <w:hyperlink w:anchor="_Toc314595328" w:history="1">
        <w:r w:rsidR="00B7783E" w:rsidRPr="008030EE">
          <w:rPr>
            <w:rStyle w:val="Hyperlink"/>
          </w:rPr>
          <w:t>5.2.8</w:t>
        </w:r>
        <w:r w:rsidR="00B7783E">
          <w:rPr>
            <w:sz w:val="24"/>
            <w:szCs w:val="24"/>
            <w:lang w:val="en-US"/>
          </w:rPr>
          <w:tab/>
        </w:r>
        <w:r w:rsidR="00B7783E" w:rsidRPr="008030EE">
          <w:rPr>
            <w:rStyle w:val="Hyperlink"/>
          </w:rPr>
          <w:t>Multiplicity, a.k.a. cardinality in relationships</w:t>
        </w:r>
        <w:r w:rsidR="00B7783E">
          <w:rPr>
            <w:webHidden/>
          </w:rPr>
          <w:tab/>
        </w:r>
        <w:r w:rsidR="00B7783E">
          <w:rPr>
            <w:webHidden/>
          </w:rPr>
          <w:fldChar w:fldCharType="begin"/>
        </w:r>
        <w:r w:rsidR="00B7783E">
          <w:rPr>
            <w:webHidden/>
          </w:rPr>
          <w:instrText xml:space="preserve"> PAGEREF _Toc314595328 \h </w:instrText>
        </w:r>
        <w:r w:rsidR="00B7783E">
          <w:rPr>
            <w:webHidden/>
          </w:rPr>
        </w:r>
        <w:r w:rsidR="00B7783E">
          <w:rPr>
            <w:webHidden/>
          </w:rPr>
          <w:fldChar w:fldCharType="separate"/>
        </w:r>
        <w:r w:rsidR="00B7783E">
          <w:rPr>
            <w:webHidden/>
          </w:rPr>
          <w:t>12</w:t>
        </w:r>
        <w:r w:rsidR="00B7783E">
          <w:rPr>
            <w:webHidden/>
          </w:rPr>
          <w:fldChar w:fldCharType="end"/>
        </w:r>
      </w:hyperlink>
    </w:p>
    <w:p w14:paraId="7799BF79" w14:textId="77777777" w:rsidR="00B7783E" w:rsidRDefault="00E761A4">
      <w:pPr>
        <w:pStyle w:val="TOC3"/>
        <w:rPr>
          <w:sz w:val="24"/>
          <w:szCs w:val="24"/>
          <w:lang w:val="en-US"/>
        </w:rPr>
      </w:pPr>
      <w:hyperlink w:anchor="_Toc314595329" w:history="1">
        <w:r w:rsidR="00B7783E" w:rsidRPr="008030EE">
          <w:rPr>
            <w:rStyle w:val="Hyperlink"/>
          </w:rPr>
          <w:t>5.2.9</w:t>
        </w:r>
        <w:r w:rsidR="00B7783E">
          <w:rPr>
            <w:sz w:val="24"/>
            <w:szCs w:val="24"/>
            <w:lang w:val="en-US"/>
          </w:rPr>
          <w:tab/>
        </w:r>
        <w:r w:rsidR="00B7783E" w:rsidRPr="008030EE">
          <w:rPr>
            <w:rStyle w:val="Hyperlink"/>
          </w:rPr>
          <w:t>Role</w:t>
        </w:r>
        <w:r w:rsidR="00B7783E">
          <w:rPr>
            <w:webHidden/>
          </w:rPr>
          <w:tab/>
        </w:r>
        <w:r w:rsidR="00B7783E">
          <w:rPr>
            <w:webHidden/>
          </w:rPr>
          <w:fldChar w:fldCharType="begin"/>
        </w:r>
        <w:r w:rsidR="00B7783E">
          <w:rPr>
            <w:webHidden/>
          </w:rPr>
          <w:instrText xml:space="preserve"> PAGEREF _Toc314595329 \h </w:instrText>
        </w:r>
        <w:r w:rsidR="00B7783E">
          <w:rPr>
            <w:webHidden/>
          </w:rPr>
        </w:r>
        <w:r w:rsidR="00B7783E">
          <w:rPr>
            <w:webHidden/>
          </w:rPr>
          <w:fldChar w:fldCharType="separate"/>
        </w:r>
        <w:r w:rsidR="00B7783E">
          <w:rPr>
            <w:webHidden/>
          </w:rPr>
          <w:t>13</w:t>
        </w:r>
        <w:r w:rsidR="00B7783E">
          <w:rPr>
            <w:webHidden/>
          </w:rPr>
          <w:fldChar w:fldCharType="end"/>
        </w:r>
      </w:hyperlink>
    </w:p>
    <w:p w14:paraId="60538382" w14:textId="77777777" w:rsidR="00B7783E" w:rsidRDefault="00E761A4">
      <w:pPr>
        <w:pStyle w:val="TOC3"/>
        <w:rPr>
          <w:sz w:val="24"/>
          <w:szCs w:val="24"/>
          <w:lang w:val="en-US"/>
        </w:rPr>
      </w:pPr>
      <w:hyperlink w:anchor="_Toc314595330" w:history="1">
        <w:r w:rsidR="00B7783E" w:rsidRPr="008030EE">
          <w:rPr>
            <w:rStyle w:val="Hyperlink"/>
          </w:rPr>
          <w:t>5.2.10</w:t>
        </w:r>
        <w:r w:rsidR="00B7783E">
          <w:rPr>
            <w:sz w:val="24"/>
            <w:szCs w:val="24"/>
            <w:lang w:val="en-US"/>
          </w:rPr>
          <w:tab/>
        </w:r>
        <w:r w:rsidR="00B7783E" w:rsidRPr="008030EE">
          <w:rPr>
            <w:rStyle w:val="Hyperlink"/>
          </w:rPr>
          <w:t>Xor constraint</w:t>
        </w:r>
        <w:r w:rsidR="00B7783E">
          <w:rPr>
            <w:webHidden/>
          </w:rPr>
          <w:tab/>
        </w:r>
        <w:r w:rsidR="00B7783E">
          <w:rPr>
            <w:webHidden/>
          </w:rPr>
          <w:fldChar w:fldCharType="begin"/>
        </w:r>
        <w:r w:rsidR="00B7783E">
          <w:rPr>
            <w:webHidden/>
          </w:rPr>
          <w:instrText xml:space="preserve"> PAGEREF _Toc314595330 \h </w:instrText>
        </w:r>
        <w:r w:rsidR="00B7783E">
          <w:rPr>
            <w:webHidden/>
          </w:rPr>
        </w:r>
        <w:r w:rsidR="00B7783E">
          <w:rPr>
            <w:webHidden/>
          </w:rPr>
          <w:fldChar w:fldCharType="separate"/>
        </w:r>
        <w:r w:rsidR="00B7783E">
          <w:rPr>
            <w:webHidden/>
          </w:rPr>
          <w:t>13</w:t>
        </w:r>
        <w:r w:rsidR="00B7783E">
          <w:rPr>
            <w:webHidden/>
          </w:rPr>
          <w:fldChar w:fldCharType="end"/>
        </w:r>
      </w:hyperlink>
    </w:p>
    <w:p w14:paraId="7EE90A7C" w14:textId="77777777" w:rsidR="00B7783E" w:rsidRDefault="00E761A4">
      <w:pPr>
        <w:pStyle w:val="TOC2"/>
        <w:rPr>
          <w:sz w:val="24"/>
          <w:szCs w:val="24"/>
          <w:lang w:val="en-US"/>
        </w:rPr>
      </w:pPr>
      <w:hyperlink w:anchor="_Toc314595331" w:history="1">
        <w:r w:rsidR="00B7783E" w:rsidRPr="008030EE">
          <w:rPr>
            <w:rStyle w:val="Hyperlink"/>
          </w:rPr>
          <w:t>5.3</w:t>
        </w:r>
        <w:r w:rsidR="00B7783E">
          <w:rPr>
            <w:sz w:val="24"/>
            <w:szCs w:val="24"/>
            <w:lang w:val="en-US"/>
          </w:rPr>
          <w:tab/>
        </w:r>
        <w:r w:rsidR="00B7783E" w:rsidRPr="008030EE">
          <w:rPr>
            <w:rStyle w:val="Hyperlink"/>
          </w:rPr>
          <w:t>Stereotype</w:t>
        </w:r>
        <w:r w:rsidR="00B7783E">
          <w:rPr>
            <w:webHidden/>
          </w:rPr>
          <w:tab/>
        </w:r>
        <w:r w:rsidR="00B7783E">
          <w:rPr>
            <w:webHidden/>
          </w:rPr>
          <w:fldChar w:fldCharType="begin"/>
        </w:r>
        <w:r w:rsidR="00B7783E">
          <w:rPr>
            <w:webHidden/>
          </w:rPr>
          <w:instrText xml:space="preserve"> PAGEREF _Toc314595331 \h </w:instrText>
        </w:r>
        <w:r w:rsidR="00B7783E">
          <w:rPr>
            <w:webHidden/>
          </w:rPr>
        </w:r>
        <w:r w:rsidR="00B7783E">
          <w:rPr>
            <w:webHidden/>
          </w:rPr>
          <w:fldChar w:fldCharType="separate"/>
        </w:r>
        <w:r w:rsidR="00B7783E">
          <w:rPr>
            <w:webHidden/>
          </w:rPr>
          <w:t>14</w:t>
        </w:r>
        <w:r w:rsidR="00B7783E">
          <w:rPr>
            <w:webHidden/>
          </w:rPr>
          <w:fldChar w:fldCharType="end"/>
        </w:r>
      </w:hyperlink>
    </w:p>
    <w:p w14:paraId="4D442557" w14:textId="77777777" w:rsidR="00B7783E" w:rsidRDefault="00E761A4">
      <w:pPr>
        <w:pStyle w:val="TOC3"/>
        <w:rPr>
          <w:sz w:val="24"/>
          <w:szCs w:val="24"/>
          <w:lang w:val="en-US"/>
        </w:rPr>
      </w:pPr>
      <w:hyperlink w:anchor="_Toc314595332" w:history="1">
        <w:r w:rsidR="00B7783E" w:rsidRPr="008030EE">
          <w:rPr>
            <w:rStyle w:val="Hyperlink"/>
          </w:rPr>
          <w:t>5.3.1</w:t>
        </w:r>
        <w:r w:rsidR="00B7783E">
          <w:rPr>
            <w:sz w:val="24"/>
            <w:szCs w:val="24"/>
            <w:lang w:val="en-US"/>
          </w:rPr>
          <w:tab/>
        </w:r>
        <w:r w:rsidR="00B7783E" w:rsidRPr="008030EE">
          <w:rPr>
            <w:rStyle w:val="Hyperlink"/>
          </w:rPr>
          <w:t>&lt;&lt;ProxyClass&gt;&gt;</w:t>
        </w:r>
        <w:r w:rsidR="00B7783E">
          <w:rPr>
            <w:webHidden/>
          </w:rPr>
          <w:tab/>
        </w:r>
        <w:r w:rsidR="00B7783E">
          <w:rPr>
            <w:webHidden/>
          </w:rPr>
          <w:fldChar w:fldCharType="begin"/>
        </w:r>
        <w:r w:rsidR="00B7783E">
          <w:rPr>
            <w:webHidden/>
          </w:rPr>
          <w:instrText xml:space="preserve"> PAGEREF _Toc314595332 \h </w:instrText>
        </w:r>
        <w:r w:rsidR="00B7783E">
          <w:rPr>
            <w:webHidden/>
          </w:rPr>
        </w:r>
        <w:r w:rsidR="00B7783E">
          <w:rPr>
            <w:webHidden/>
          </w:rPr>
          <w:fldChar w:fldCharType="separate"/>
        </w:r>
        <w:r w:rsidR="00B7783E">
          <w:rPr>
            <w:webHidden/>
          </w:rPr>
          <w:t>14</w:t>
        </w:r>
        <w:r w:rsidR="00B7783E">
          <w:rPr>
            <w:webHidden/>
          </w:rPr>
          <w:fldChar w:fldCharType="end"/>
        </w:r>
      </w:hyperlink>
    </w:p>
    <w:p w14:paraId="4A5962D5" w14:textId="77777777" w:rsidR="00B7783E" w:rsidRDefault="00E761A4">
      <w:pPr>
        <w:pStyle w:val="TOC3"/>
        <w:rPr>
          <w:sz w:val="24"/>
          <w:szCs w:val="24"/>
          <w:lang w:val="en-US"/>
        </w:rPr>
      </w:pPr>
      <w:hyperlink w:anchor="_Toc314595333" w:history="1">
        <w:r w:rsidR="00B7783E" w:rsidRPr="008030EE">
          <w:rPr>
            <w:rStyle w:val="Hyperlink"/>
          </w:rPr>
          <w:t>5.3.2</w:t>
        </w:r>
        <w:r w:rsidR="00B7783E">
          <w:rPr>
            <w:sz w:val="24"/>
            <w:szCs w:val="24"/>
            <w:lang w:val="en-US"/>
          </w:rPr>
          <w:tab/>
        </w:r>
        <w:r w:rsidR="00B7783E" w:rsidRPr="008030EE">
          <w:rPr>
            <w:rStyle w:val="Hyperlink"/>
          </w:rPr>
          <w:t>&lt;&lt;InformationObjectClass&gt;&gt;</w:t>
        </w:r>
        <w:r w:rsidR="00B7783E">
          <w:rPr>
            <w:webHidden/>
          </w:rPr>
          <w:tab/>
        </w:r>
        <w:r w:rsidR="00B7783E">
          <w:rPr>
            <w:webHidden/>
          </w:rPr>
          <w:fldChar w:fldCharType="begin"/>
        </w:r>
        <w:r w:rsidR="00B7783E">
          <w:rPr>
            <w:webHidden/>
          </w:rPr>
          <w:instrText xml:space="preserve"> PAGEREF _Toc314595333 \h </w:instrText>
        </w:r>
        <w:r w:rsidR="00B7783E">
          <w:rPr>
            <w:webHidden/>
          </w:rPr>
        </w:r>
        <w:r w:rsidR="00B7783E">
          <w:rPr>
            <w:webHidden/>
          </w:rPr>
          <w:fldChar w:fldCharType="separate"/>
        </w:r>
        <w:r w:rsidR="00B7783E">
          <w:rPr>
            <w:webHidden/>
          </w:rPr>
          <w:t>15</w:t>
        </w:r>
        <w:r w:rsidR="00B7783E">
          <w:rPr>
            <w:webHidden/>
          </w:rPr>
          <w:fldChar w:fldCharType="end"/>
        </w:r>
      </w:hyperlink>
    </w:p>
    <w:p w14:paraId="62315241" w14:textId="77777777" w:rsidR="00B7783E" w:rsidRDefault="00E761A4">
      <w:pPr>
        <w:pStyle w:val="TOC3"/>
        <w:rPr>
          <w:sz w:val="24"/>
          <w:szCs w:val="24"/>
          <w:lang w:val="en-US"/>
        </w:rPr>
      </w:pPr>
      <w:hyperlink w:anchor="_Toc314595334" w:history="1">
        <w:r w:rsidR="00B7783E" w:rsidRPr="008030EE">
          <w:rPr>
            <w:rStyle w:val="Hyperlink"/>
          </w:rPr>
          <w:t>5.3.3</w:t>
        </w:r>
        <w:r w:rsidR="00B7783E">
          <w:rPr>
            <w:sz w:val="24"/>
            <w:szCs w:val="24"/>
            <w:lang w:val="en-US"/>
          </w:rPr>
          <w:tab/>
        </w:r>
        <w:r w:rsidR="00B7783E" w:rsidRPr="008030EE">
          <w:rPr>
            <w:rStyle w:val="Hyperlink"/>
          </w:rPr>
          <w:t>&lt;&lt;names&gt;&gt;</w:t>
        </w:r>
        <w:r w:rsidR="00B7783E">
          <w:rPr>
            <w:webHidden/>
          </w:rPr>
          <w:tab/>
        </w:r>
        <w:r w:rsidR="00B7783E">
          <w:rPr>
            <w:webHidden/>
          </w:rPr>
          <w:fldChar w:fldCharType="begin"/>
        </w:r>
        <w:r w:rsidR="00B7783E">
          <w:rPr>
            <w:webHidden/>
          </w:rPr>
          <w:instrText xml:space="preserve"> PAGEREF _Toc314595334 \h </w:instrText>
        </w:r>
        <w:r w:rsidR="00B7783E">
          <w:rPr>
            <w:webHidden/>
          </w:rPr>
        </w:r>
        <w:r w:rsidR="00B7783E">
          <w:rPr>
            <w:webHidden/>
          </w:rPr>
          <w:fldChar w:fldCharType="separate"/>
        </w:r>
        <w:r w:rsidR="00B7783E">
          <w:rPr>
            <w:webHidden/>
          </w:rPr>
          <w:t>16</w:t>
        </w:r>
        <w:r w:rsidR="00B7783E">
          <w:rPr>
            <w:webHidden/>
          </w:rPr>
          <w:fldChar w:fldCharType="end"/>
        </w:r>
      </w:hyperlink>
    </w:p>
    <w:p w14:paraId="192D6F64" w14:textId="77777777" w:rsidR="00B7783E" w:rsidRDefault="00E761A4">
      <w:pPr>
        <w:pStyle w:val="TOC3"/>
        <w:rPr>
          <w:sz w:val="24"/>
          <w:szCs w:val="24"/>
          <w:lang w:val="en-US"/>
        </w:rPr>
      </w:pPr>
      <w:hyperlink w:anchor="_Toc314595335" w:history="1">
        <w:r w:rsidR="00B7783E" w:rsidRPr="008030EE">
          <w:rPr>
            <w:rStyle w:val="Hyperlink"/>
          </w:rPr>
          <w:t>5.3.4</w:t>
        </w:r>
        <w:r w:rsidR="00B7783E">
          <w:rPr>
            <w:sz w:val="24"/>
            <w:szCs w:val="24"/>
            <w:lang w:val="en-US"/>
          </w:rPr>
          <w:tab/>
        </w:r>
        <w:r w:rsidR="00B7783E" w:rsidRPr="008030EE">
          <w:rPr>
            <w:rStyle w:val="Hyperlink"/>
          </w:rPr>
          <w:t>&lt;&lt;dataType&gt;&gt;</w:t>
        </w:r>
        <w:r w:rsidR="00B7783E">
          <w:rPr>
            <w:webHidden/>
          </w:rPr>
          <w:tab/>
        </w:r>
        <w:r w:rsidR="00B7783E">
          <w:rPr>
            <w:webHidden/>
          </w:rPr>
          <w:fldChar w:fldCharType="begin"/>
        </w:r>
        <w:r w:rsidR="00B7783E">
          <w:rPr>
            <w:webHidden/>
          </w:rPr>
          <w:instrText xml:space="preserve"> PAGEREF _Toc314595335 \h </w:instrText>
        </w:r>
        <w:r w:rsidR="00B7783E">
          <w:rPr>
            <w:webHidden/>
          </w:rPr>
        </w:r>
        <w:r w:rsidR="00B7783E">
          <w:rPr>
            <w:webHidden/>
          </w:rPr>
          <w:fldChar w:fldCharType="separate"/>
        </w:r>
        <w:r w:rsidR="00B7783E">
          <w:rPr>
            <w:webHidden/>
          </w:rPr>
          <w:t>16</w:t>
        </w:r>
        <w:r w:rsidR="00B7783E">
          <w:rPr>
            <w:webHidden/>
          </w:rPr>
          <w:fldChar w:fldCharType="end"/>
        </w:r>
      </w:hyperlink>
    </w:p>
    <w:p w14:paraId="7F1718C1" w14:textId="77777777" w:rsidR="00B7783E" w:rsidRDefault="00E761A4">
      <w:pPr>
        <w:pStyle w:val="TOC3"/>
        <w:rPr>
          <w:sz w:val="24"/>
          <w:szCs w:val="24"/>
          <w:lang w:val="en-US"/>
        </w:rPr>
      </w:pPr>
      <w:hyperlink w:anchor="_Toc314595336" w:history="1">
        <w:r w:rsidR="00B7783E" w:rsidRPr="008030EE">
          <w:rPr>
            <w:rStyle w:val="Hyperlink"/>
          </w:rPr>
          <w:t>5.3.5</w:t>
        </w:r>
        <w:r w:rsidR="00B7783E">
          <w:rPr>
            <w:sz w:val="24"/>
            <w:szCs w:val="24"/>
            <w:lang w:val="en-US"/>
          </w:rPr>
          <w:tab/>
        </w:r>
        <w:r w:rsidR="00B7783E" w:rsidRPr="008030EE">
          <w:rPr>
            <w:rStyle w:val="Hyperlink"/>
          </w:rPr>
          <w:t>&lt;&lt;enumeration&gt;&gt;</w:t>
        </w:r>
        <w:r w:rsidR="00B7783E">
          <w:rPr>
            <w:webHidden/>
          </w:rPr>
          <w:tab/>
        </w:r>
        <w:r w:rsidR="00B7783E">
          <w:rPr>
            <w:webHidden/>
          </w:rPr>
          <w:fldChar w:fldCharType="begin"/>
        </w:r>
        <w:r w:rsidR="00B7783E">
          <w:rPr>
            <w:webHidden/>
          </w:rPr>
          <w:instrText xml:space="preserve"> PAGEREF _Toc314595336 \h </w:instrText>
        </w:r>
        <w:r w:rsidR="00B7783E">
          <w:rPr>
            <w:webHidden/>
          </w:rPr>
        </w:r>
        <w:r w:rsidR="00B7783E">
          <w:rPr>
            <w:webHidden/>
          </w:rPr>
          <w:fldChar w:fldCharType="separate"/>
        </w:r>
        <w:r w:rsidR="00B7783E">
          <w:rPr>
            <w:webHidden/>
          </w:rPr>
          <w:t>17</w:t>
        </w:r>
        <w:r w:rsidR="00B7783E">
          <w:rPr>
            <w:webHidden/>
          </w:rPr>
          <w:fldChar w:fldCharType="end"/>
        </w:r>
      </w:hyperlink>
    </w:p>
    <w:p w14:paraId="341DA49E" w14:textId="77777777" w:rsidR="00B7783E" w:rsidRDefault="00E761A4">
      <w:pPr>
        <w:pStyle w:val="TOC2"/>
        <w:rPr>
          <w:sz w:val="24"/>
          <w:szCs w:val="24"/>
          <w:lang w:val="en-US"/>
        </w:rPr>
      </w:pPr>
      <w:hyperlink w:anchor="_Toc314595337" w:history="1">
        <w:r w:rsidR="00B7783E" w:rsidRPr="008030EE">
          <w:rPr>
            <w:rStyle w:val="Hyperlink"/>
          </w:rPr>
          <w:t>5.4</w:t>
        </w:r>
        <w:r w:rsidR="00B7783E">
          <w:rPr>
            <w:sz w:val="24"/>
            <w:szCs w:val="24"/>
            <w:lang w:val="en-US"/>
          </w:rPr>
          <w:tab/>
        </w:r>
        <w:r w:rsidR="00B7783E" w:rsidRPr="008030EE">
          <w:rPr>
            <w:rStyle w:val="Hyperlink"/>
          </w:rPr>
          <w:t>Others</w:t>
        </w:r>
        <w:r w:rsidR="00B7783E">
          <w:rPr>
            <w:webHidden/>
          </w:rPr>
          <w:tab/>
        </w:r>
        <w:r w:rsidR="00B7783E">
          <w:rPr>
            <w:webHidden/>
          </w:rPr>
          <w:fldChar w:fldCharType="begin"/>
        </w:r>
        <w:r w:rsidR="00B7783E">
          <w:rPr>
            <w:webHidden/>
          </w:rPr>
          <w:instrText xml:space="preserve"> PAGEREF _Toc314595337 \h </w:instrText>
        </w:r>
        <w:r w:rsidR="00B7783E">
          <w:rPr>
            <w:webHidden/>
          </w:rPr>
        </w:r>
        <w:r w:rsidR="00B7783E">
          <w:rPr>
            <w:webHidden/>
          </w:rPr>
          <w:fldChar w:fldCharType="separate"/>
        </w:r>
        <w:r w:rsidR="00B7783E">
          <w:rPr>
            <w:webHidden/>
          </w:rPr>
          <w:t>18</w:t>
        </w:r>
        <w:r w:rsidR="00B7783E">
          <w:rPr>
            <w:webHidden/>
          </w:rPr>
          <w:fldChar w:fldCharType="end"/>
        </w:r>
      </w:hyperlink>
    </w:p>
    <w:p w14:paraId="704108A7" w14:textId="77777777" w:rsidR="00B7783E" w:rsidRDefault="00E761A4">
      <w:pPr>
        <w:pStyle w:val="TOC3"/>
        <w:rPr>
          <w:sz w:val="24"/>
          <w:szCs w:val="24"/>
          <w:lang w:val="en-US"/>
        </w:rPr>
      </w:pPr>
      <w:hyperlink w:anchor="_Toc314595338" w:history="1">
        <w:r w:rsidR="00B7783E" w:rsidRPr="008030EE">
          <w:rPr>
            <w:rStyle w:val="Hyperlink"/>
          </w:rPr>
          <w:t>5.4.1</w:t>
        </w:r>
        <w:r w:rsidR="00B7783E">
          <w:rPr>
            <w:sz w:val="24"/>
            <w:szCs w:val="24"/>
            <w:lang w:val="en-US"/>
          </w:rPr>
          <w:tab/>
        </w:r>
        <w:r w:rsidR="00B7783E" w:rsidRPr="008030EE">
          <w:rPr>
            <w:rStyle w:val="Hyperlink"/>
          </w:rPr>
          <w:t>Association class</w:t>
        </w:r>
        <w:r w:rsidR="00B7783E">
          <w:rPr>
            <w:webHidden/>
          </w:rPr>
          <w:tab/>
        </w:r>
        <w:r w:rsidR="00B7783E">
          <w:rPr>
            <w:webHidden/>
          </w:rPr>
          <w:fldChar w:fldCharType="begin"/>
        </w:r>
        <w:r w:rsidR="00B7783E">
          <w:rPr>
            <w:webHidden/>
          </w:rPr>
          <w:instrText xml:space="preserve"> PAGEREF _Toc314595338 \h </w:instrText>
        </w:r>
        <w:r w:rsidR="00B7783E">
          <w:rPr>
            <w:webHidden/>
          </w:rPr>
        </w:r>
        <w:r w:rsidR="00B7783E">
          <w:rPr>
            <w:webHidden/>
          </w:rPr>
          <w:fldChar w:fldCharType="separate"/>
        </w:r>
        <w:r w:rsidR="00B7783E">
          <w:rPr>
            <w:webHidden/>
          </w:rPr>
          <w:t>18</w:t>
        </w:r>
        <w:r w:rsidR="00B7783E">
          <w:rPr>
            <w:webHidden/>
          </w:rPr>
          <w:fldChar w:fldCharType="end"/>
        </w:r>
      </w:hyperlink>
    </w:p>
    <w:p w14:paraId="09F5E4E9" w14:textId="77777777" w:rsidR="00B7783E" w:rsidRDefault="00E761A4">
      <w:pPr>
        <w:pStyle w:val="TOC3"/>
        <w:rPr>
          <w:sz w:val="24"/>
          <w:szCs w:val="24"/>
          <w:lang w:val="en-US"/>
        </w:rPr>
      </w:pPr>
      <w:hyperlink w:anchor="_Toc314595339" w:history="1">
        <w:r w:rsidR="00B7783E" w:rsidRPr="008030EE">
          <w:rPr>
            <w:rStyle w:val="Hyperlink"/>
            <w:lang w:eastAsia="zh-CN"/>
          </w:rPr>
          <w:t>5.4.2</w:t>
        </w:r>
        <w:r w:rsidR="00B7783E">
          <w:rPr>
            <w:sz w:val="24"/>
            <w:szCs w:val="24"/>
            <w:lang w:val="en-US"/>
          </w:rPr>
          <w:tab/>
        </w:r>
        <w:r w:rsidR="00B7783E" w:rsidRPr="008030EE">
          <w:rPr>
            <w:rStyle w:val="Hyperlink"/>
            <w:lang w:eastAsia="zh-CN"/>
          </w:rPr>
          <w:t>Abstract class</w:t>
        </w:r>
        <w:r w:rsidR="00B7783E">
          <w:rPr>
            <w:webHidden/>
          </w:rPr>
          <w:tab/>
        </w:r>
        <w:r w:rsidR="00B7783E">
          <w:rPr>
            <w:webHidden/>
          </w:rPr>
          <w:fldChar w:fldCharType="begin"/>
        </w:r>
        <w:r w:rsidR="00B7783E">
          <w:rPr>
            <w:webHidden/>
          </w:rPr>
          <w:instrText xml:space="preserve"> PAGEREF _Toc314595339 \h </w:instrText>
        </w:r>
        <w:r w:rsidR="00B7783E">
          <w:rPr>
            <w:webHidden/>
          </w:rPr>
        </w:r>
        <w:r w:rsidR="00B7783E">
          <w:rPr>
            <w:webHidden/>
          </w:rPr>
          <w:fldChar w:fldCharType="separate"/>
        </w:r>
        <w:r w:rsidR="00B7783E">
          <w:rPr>
            <w:webHidden/>
          </w:rPr>
          <w:t>19</w:t>
        </w:r>
        <w:r w:rsidR="00B7783E">
          <w:rPr>
            <w:webHidden/>
          </w:rPr>
          <w:fldChar w:fldCharType="end"/>
        </w:r>
      </w:hyperlink>
    </w:p>
    <w:p w14:paraId="395B6409" w14:textId="77777777" w:rsidR="00B7783E" w:rsidRDefault="00E761A4">
      <w:pPr>
        <w:pStyle w:val="TOC3"/>
        <w:rPr>
          <w:sz w:val="24"/>
          <w:szCs w:val="24"/>
          <w:lang w:val="en-US"/>
        </w:rPr>
      </w:pPr>
      <w:hyperlink w:anchor="_Toc314595340" w:history="1">
        <w:r w:rsidR="00B7783E" w:rsidRPr="008030EE">
          <w:rPr>
            <w:rStyle w:val="Hyperlink"/>
            <w:lang w:eastAsia="zh-CN"/>
          </w:rPr>
          <w:t>5.4.3</w:t>
        </w:r>
        <w:r w:rsidR="00B7783E">
          <w:rPr>
            <w:sz w:val="24"/>
            <w:szCs w:val="24"/>
            <w:lang w:val="en-US"/>
          </w:rPr>
          <w:tab/>
        </w:r>
        <w:r w:rsidR="00B7783E" w:rsidRPr="008030EE">
          <w:rPr>
            <w:rStyle w:val="Hyperlink"/>
            <w:lang w:eastAsia="zh-CN"/>
          </w:rPr>
          <w:t>Predefined data types</w:t>
        </w:r>
        <w:r w:rsidR="00B7783E">
          <w:rPr>
            <w:webHidden/>
          </w:rPr>
          <w:tab/>
        </w:r>
        <w:r w:rsidR="00B7783E">
          <w:rPr>
            <w:webHidden/>
          </w:rPr>
          <w:fldChar w:fldCharType="begin"/>
        </w:r>
        <w:r w:rsidR="00B7783E">
          <w:rPr>
            <w:webHidden/>
          </w:rPr>
          <w:instrText xml:space="preserve"> PAGEREF _Toc314595340 \h </w:instrText>
        </w:r>
        <w:r w:rsidR="00B7783E">
          <w:rPr>
            <w:webHidden/>
          </w:rPr>
        </w:r>
        <w:r w:rsidR="00B7783E">
          <w:rPr>
            <w:webHidden/>
          </w:rPr>
          <w:fldChar w:fldCharType="separate"/>
        </w:r>
        <w:r w:rsidR="00B7783E">
          <w:rPr>
            <w:webHidden/>
          </w:rPr>
          <w:t>20</w:t>
        </w:r>
        <w:r w:rsidR="00B7783E">
          <w:rPr>
            <w:webHidden/>
          </w:rPr>
          <w:fldChar w:fldCharType="end"/>
        </w:r>
      </w:hyperlink>
    </w:p>
    <w:p w14:paraId="02197940" w14:textId="77777777" w:rsidR="00B7783E" w:rsidRDefault="00E761A4">
      <w:pPr>
        <w:pStyle w:val="TOC1"/>
        <w:rPr>
          <w:sz w:val="24"/>
          <w:szCs w:val="24"/>
          <w:lang w:val="en-US"/>
        </w:rPr>
      </w:pPr>
      <w:hyperlink w:anchor="_Toc314595341" w:history="1">
        <w:r w:rsidR="00B7783E" w:rsidRPr="008030EE">
          <w:rPr>
            <w:rStyle w:val="Hyperlink"/>
          </w:rPr>
          <w:t>6</w:t>
        </w:r>
        <w:r w:rsidR="00B7783E">
          <w:rPr>
            <w:sz w:val="24"/>
            <w:szCs w:val="24"/>
            <w:lang w:val="en-US"/>
          </w:rPr>
          <w:tab/>
        </w:r>
        <w:r w:rsidR="00B7783E" w:rsidRPr="008030EE">
          <w:rPr>
            <w:rStyle w:val="Hyperlink"/>
          </w:rPr>
          <w:t>Qualifier</w:t>
        </w:r>
        <w:r w:rsidR="00B7783E">
          <w:rPr>
            <w:webHidden/>
          </w:rPr>
          <w:tab/>
        </w:r>
        <w:r w:rsidR="00B7783E">
          <w:rPr>
            <w:webHidden/>
          </w:rPr>
          <w:fldChar w:fldCharType="begin"/>
        </w:r>
        <w:r w:rsidR="00B7783E">
          <w:rPr>
            <w:webHidden/>
          </w:rPr>
          <w:instrText xml:space="preserve"> PAGEREF _Toc314595341 \h </w:instrText>
        </w:r>
        <w:r w:rsidR="00B7783E">
          <w:rPr>
            <w:webHidden/>
          </w:rPr>
        </w:r>
        <w:r w:rsidR="00B7783E">
          <w:rPr>
            <w:webHidden/>
          </w:rPr>
          <w:fldChar w:fldCharType="separate"/>
        </w:r>
        <w:r w:rsidR="00B7783E">
          <w:rPr>
            <w:webHidden/>
          </w:rPr>
          <w:t>20</w:t>
        </w:r>
        <w:r w:rsidR="00B7783E">
          <w:rPr>
            <w:webHidden/>
          </w:rPr>
          <w:fldChar w:fldCharType="end"/>
        </w:r>
      </w:hyperlink>
    </w:p>
    <w:p w14:paraId="264D46C5" w14:textId="77777777" w:rsidR="00B7783E" w:rsidRDefault="00E761A4">
      <w:pPr>
        <w:pStyle w:val="TOC1"/>
        <w:rPr>
          <w:sz w:val="24"/>
          <w:szCs w:val="24"/>
          <w:lang w:val="en-US"/>
        </w:rPr>
      </w:pPr>
      <w:hyperlink w:anchor="_Toc314595342" w:history="1">
        <w:r w:rsidR="00B7783E" w:rsidRPr="008030EE">
          <w:rPr>
            <w:rStyle w:val="Hyperlink"/>
          </w:rPr>
          <w:t>7</w:t>
        </w:r>
        <w:r w:rsidR="00B7783E">
          <w:rPr>
            <w:sz w:val="24"/>
            <w:szCs w:val="24"/>
            <w:lang w:val="en-US"/>
          </w:rPr>
          <w:tab/>
        </w:r>
        <w:r w:rsidR="00B7783E" w:rsidRPr="008030EE">
          <w:rPr>
            <w:rStyle w:val="Hyperlink"/>
          </w:rPr>
          <w:t>UML Diagram Requirements</w:t>
        </w:r>
        <w:r w:rsidR="00B7783E">
          <w:rPr>
            <w:webHidden/>
          </w:rPr>
          <w:tab/>
        </w:r>
        <w:r w:rsidR="00B7783E">
          <w:rPr>
            <w:webHidden/>
          </w:rPr>
          <w:fldChar w:fldCharType="begin"/>
        </w:r>
        <w:r w:rsidR="00B7783E">
          <w:rPr>
            <w:webHidden/>
          </w:rPr>
          <w:instrText xml:space="preserve"> PAGEREF _Toc314595342 \h </w:instrText>
        </w:r>
        <w:r w:rsidR="00B7783E">
          <w:rPr>
            <w:webHidden/>
          </w:rPr>
        </w:r>
        <w:r w:rsidR="00B7783E">
          <w:rPr>
            <w:webHidden/>
          </w:rPr>
          <w:fldChar w:fldCharType="separate"/>
        </w:r>
        <w:r w:rsidR="00B7783E">
          <w:rPr>
            <w:webHidden/>
          </w:rPr>
          <w:t>21</w:t>
        </w:r>
        <w:r w:rsidR="00B7783E">
          <w:rPr>
            <w:webHidden/>
          </w:rPr>
          <w:fldChar w:fldCharType="end"/>
        </w:r>
      </w:hyperlink>
    </w:p>
    <w:p w14:paraId="7DA0C816" w14:textId="77777777" w:rsidR="00B7783E" w:rsidRDefault="00E761A4">
      <w:pPr>
        <w:pStyle w:val="TOC1"/>
        <w:rPr>
          <w:sz w:val="24"/>
          <w:szCs w:val="24"/>
          <w:lang w:val="en-US"/>
        </w:rPr>
      </w:pPr>
      <w:hyperlink w:anchor="_Toc314595343" w:history="1">
        <w:r w:rsidR="00B7783E" w:rsidRPr="008030EE">
          <w:rPr>
            <w:rStyle w:val="Hyperlink"/>
          </w:rPr>
          <w:t>8</w:t>
        </w:r>
        <w:r w:rsidR="00B7783E">
          <w:rPr>
            <w:sz w:val="24"/>
            <w:szCs w:val="24"/>
            <w:lang w:val="en-US"/>
          </w:rPr>
          <w:tab/>
        </w:r>
        <w:r w:rsidR="00B7783E" w:rsidRPr="008030EE">
          <w:rPr>
            <w:rStyle w:val="Hyperlink"/>
          </w:rPr>
          <w:t>Design patterns</w:t>
        </w:r>
        <w:r w:rsidR="00B7783E">
          <w:rPr>
            <w:webHidden/>
          </w:rPr>
          <w:tab/>
        </w:r>
        <w:r w:rsidR="00B7783E">
          <w:rPr>
            <w:webHidden/>
          </w:rPr>
          <w:fldChar w:fldCharType="begin"/>
        </w:r>
        <w:r w:rsidR="00B7783E">
          <w:rPr>
            <w:webHidden/>
          </w:rPr>
          <w:instrText xml:space="preserve"> PAGEREF _Toc314595343 \h </w:instrText>
        </w:r>
        <w:r w:rsidR="00B7783E">
          <w:rPr>
            <w:webHidden/>
          </w:rPr>
        </w:r>
        <w:r w:rsidR="00B7783E">
          <w:rPr>
            <w:webHidden/>
          </w:rPr>
          <w:fldChar w:fldCharType="separate"/>
        </w:r>
        <w:r w:rsidR="00B7783E">
          <w:rPr>
            <w:webHidden/>
          </w:rPr>
          <w:t>21</w:t>
        </w:r>
        <w:r w:rsidR="00B7783E">
          <w:rPr>
            <w:webHidden/>
          </w:rPr>
          <w:fldChar w:fldCharType="end"/>
        </w:r>
      </w:hyperlink>
    </w:p>
    <w:p w14:paraId="1C28E0A4" w14:textId="77777777" w:rsidR="00B7783E" w:rsidRDefault="00E761A4">
      <w:pPr>
        <w:pStyle w:val="TOC2"/>
        <w:rPr>
          <w:sz w:val="24"/>
          <w:szCs w:val="24"/>
          <w:lang w:val="en-US"/>
        </w:rPr>
      </w:pPr>
      <w:hyperlink w:anchor="_Toc314595344" w:history="1">
        <w:r w:rsidR="00B7783E" w:rsidRPr="008030EE">
          <w:rPr>
            <w:rStyle w:val="Hyperlink"/>
          </w:rPr>
          <w:t>8.1</w:t>
        </w:r>
        <w:r w:rsidR="00B7783E">
          <w:rPr>
            <w:sz w:val="24"/>
            <w:szCs w:val="24"/>
            <w:lang w:val="en-US"/>
          </w:rPr>
          <w:tab/>
        </w:r>
        <w:r w:rsidR="00B7783E" w:rsidRPr="008030EE">
          <w:rPr>
            <w:rStyle w:val="Hyperlink"/>
          </w:rPr>
          <w:t>Intervening Class pattern and Association Class pattern</w:t>
        </w:r>
        <w:r w:rsidR="00B7783E">
          <w:rPr>
            <w:webHidden/>
          </w:rPr>
          <w:tab/>
        </w:r>
        <w:r w:rsidR="00B7783E">
          <w:rPr>
            <w:webHidden/>
          </w:rPr>
          <w:fldChar w:fldCharType="begin"/>
        </w:r>
        <w:r w:rsidR="00B7783E">
          <w:rPr>
            <w:webHidden/>
          </w:rPr>
          <w:instrText xml:space="preserve"> PAGEREF _Toc314595344 \h </w:instrText>
        </w:r>
        <w:r w:rsidR="00B7783E">
          <w:rPr>
            <w:webHidden/>
          </w:rPr>
        </w:r>
        <w:r w:rsidR="00B7783E">
          <w:rPr>
            <w:webHidden/>
          </w:rPr>
          <w:fldChar w:fldCharType="separate"/>
        </w:r>
        <w:r w:rsidR="00B7783E">
          <w:rPr>
            <w:webHidden/>
          </w:rPr>
          <w:t>21</w:t>
        </w:r>
        <w:r w:rsidR="00B7783E">
          <w:rPr>
            <w:webHidden/>
          </w:rPr>
          <w:fldChar w:fldCharType="end"/>
        </w:r>
      </w:hyperlink>
    </w:p>
    <w:p w14:paraId="673EB5BD" w14:textId="77777777" w:rsidR="00B7783E" w:rsidRDefault="00E761A4">
      <w:pPr>
        <w:pStyle w:val="TOC3"/>
        <w:rPr>
          <w:sz w:val="24"/>
          <w:szCs w:val="24"/>
          <w:lang w:val="en-US"/>
        </w:rPr>
      </w:pPr>
      <w:hyperlink w:anchor="_Toc314595345" w:history="1">
        <w:r w:rsidR="00B7783E" w:rsidRPr="008030EE">
          <w:rPr>
            <w:rStyle w:val="Hyperlink"/>
            <w:lang w:eastAsia="zh-CN"/>
          </w:rPr>
          <w:t>8.1.1</w:t>
        </w:r>
        <w:r w:rsidR="00B7783E">
          <w:rPr>
            <w:sz w:val="24"/>
            <w:szCs w:val="24"/>
            <w:lang w:val="en-US"/>
          </w:rPr>
          <w:tab/>
        </w:r>
        <w:r w:rsidR="00B7783E" w:rsidRPr="008030EE">
          <w:rPr>
            <w:rStyle w:val="Hyperlink"/>
            <w:lang w:eastAsia="zh-CN"/>
          </w:rPr>
          <w:t>Concept and Definition</w:t>
        </w:r>
        <w:r w:rsidR="00B7783E">
          <w:rPr>
            <w:webHidden/>
          </w:rPr>
          <w:tab/>
        </w:r>
        <w:r w:rsidR="00B7783E">
          <w:rPr>
            <w:webHidden/>
          </w:rPr>
          <w:fldChar w:fldCharType="begin"/>
        </w:r>
        <w:r w:rsidR="00B7783E">
          <w:rPr>
            <w:webHidden/>
          </w:rPr>
          <w:instrText xml:space="preserve"> PAGEREF _Toc314595345 \h </w:instrText>
        </w:r>
        <w:r w:rsidR="00B7783E">
          <w:rPr>
            <w:webHidden/>
          </w:rPr>
        </w:r>
        <w:r w:rsidR="00B7783E">
          <w:rPr>
            <w:webHidden/>
          </w:rPr>
          <w:fldChar w:fldCharType="separate"/>
        </w:r>
        <w:r w:rsidR="00B7783E">
          <w:rPr>
            <w:webHidden/>
          </w:rPr>
          <w:t>21</w:t>
        </w:r>
        <w:r w:rsidR="00B7783E">
          <w:rPr>
            <w:webHidden/>
          </w:rPr>
          <w:fldChar w:fldCharType="end"/>
        </w:r>
      </w:hyperlink>
    </w:p>
    <w:p w14:paraId="6BCEFC68" w14:textId="77777777" w:rsidR="00B7783E" w:rsidRDefault="00E761A4">
      <w:pPr>
        <w:pStyle w:val="TOC3"/>
        <w:rPr>
          <w:sz w:val="24"/>
          <w:szCs w:val="24"/>
          <w:lang w:val="en-US"/>
        </w:rPr>
      </w:pPr>
      <w:hyperlink w:anchor="_Toc314595346" w:history="1">
        <w:r w:rsidR="00B7783E" w:rsidRPr="008030EE">
          <w:rPr>
            <w:rStyle w:val="Hyperlink"/>
            <w:lang w:eastAsia="zh-CN"/>
          </w:rPr>
          <w:t>8.1.2</w:t>
        </w:r>
        <w:r w:rsidR="00B7783E">
          <w:rPr>
            <w:sz w:val="24"/>
            <w:szCs w:val="24"/>
            <w:lang w:val="en-US"/>
          </w:rPr>
          <w:tab/>
        </w:r>
        <w:r w:rsidR="00B7783E" w:rsidRPr="008030EE">
          <w:rPr>
            <w:rStyle w:val="Hyperlink"/>
            <w:lang w:eastAsia="zh-CN"/>
          </w:rPr>
          <w:t>Usage in the non-transport domain</w:t>
        </w:r>
        <w:r w:rsidR="00B7783E">
          <w:rPr>
            <w:webHidden/>
          </w:rPr>
          <w:tab/>
        </w:r>
        <w:r w:rsidR="00B7783E">
          <w:rPr>
            <w:webHidden/>
          </w:rPr>
          <w:fldChar w:fldCharType="begin"/>
        </w:r>
        <w:r w:rsidR="00B7783E">
          <w:rPr>
            <w:webHidden/>
          </w:rPr>
          <w:instrText xml:space="preserve"> PAGEREF _Toc314595346 \h </w:instrText>
        </w:r>
        <w:r w:rsidR="00B7783E">
          <w:rPr>
            <w:webHidden/>
          </w:rPr>
        </w:r>
        <w:r w:rsidR="00B7783E">
          <w:rPr>
            <w:webHidden/>
          </w:rPr>
          <w:fldChar w:fldCharType="separate"/>
        </w:r>
        <w:r w:rsidR="00B7783E">
          <w:rPr>
            <w:webHidden/>
          </w:rPr>
          <w:t>25</w:t>
        </w:r>
        <w:r w:rsidR="00B7783E">
          <w:rPr>
            <w:webHidden/>
          </w:rPr>
          <w:fldChar w:fldCharType="end"/>
        </w:r>
      </w:hyperlink>
    </w:p>
    <w:p w14:paraId="7EB61F6F" w14:textId="77777777" w:rsidR="00B7783E" w:rsidRDefault="00E761A4">
      <w:pPr>
        <w:pStyle w:val="TOC3"/>
        <w:rPr>
          <w:sz w:val="24"/>
          <w:szCs w:val="24"/>
          <w:lang w:val="en-US"/>
        </w:rPr>
      </w:pPr>
      <w:hyperlink w:anchor="_Toc314595347" w:history="1">
        <w:r w:rsidR="00B7783E" w:rsidRPr="008030EE">
          <w:rPr>
            <w:rStyle w:val="Hyperlink"/>
            <w:lang w:eastAsia="zh-CN"/>
          </w:rPr>
          <w:t>8.1.3</w:t>
        </w:r>
        <w:r w:rsidR="00B7783E">
          <w:rPr>
            <w:sz w:val="24"/>
            <w:szCs w:val="24"/>
            <w:lang w:val="en-US"/>
          </w:rPr>
          <w:tab/>
        </w:r>
        <w:r w:rsidR="00B7783E" w:rsidRPr="008030EE">
          <w:rPr>
            <w:rStyle w:val="Hyperlink"/>
            <w:lang w:eastAsia="zh-CN"/>
          </w:rPr>
          <w:t>Usage in the transport domain</w:t>
        </w:r>
        <w:r w:rsidR="00B7783E">
          <w:rPr>
            <w:webHidden/>
          </w:rPr>
          <w:tab/>
        </w:r>
        <w:r w:rsidR="00B7783E">
          <w:rPr>
            <w:webHidden/>
          </w:rPr>
          <w:fldChar w:fldCharType="begin"/>
        </w:r>
        <w:r w:rsidR="00B7783E">
          <w:rPr>
            <w:webHidden/>
          </w:rPr>
          <w:instrText xml:space="preserve"> PAGEREF _Toc314595347 \h </w:instrText>
        </w:r>
        <w:r w:rsidR="00B7783E">
          <w:rPr>
            <w:webHidden/>
          </w:rPr>
        </w:r>
        <w:r w:rsidR="00B7783E">
          <w:rPr>
            <w:webHidden/>
          </w:rPr>
          <w:fldChar w:fldCharType="separate"/>
        </w:r>
        <w:r w:rsidR="00B7783E">
          <w:rPr>
            <w:webHidden/>
          </w:rPr>
          <w:t>25</w:t>
        </w:r>
        <w:r w:rsidR="00B7783E">
          <w:rPr>
            <w:webHidden/>
          </w:rPr>
          <w:fldChar w:fldCharType="end"/>
        </w:r>
      </w:hyperlink>
    </w:p>
    <w:p w14:paraId="2BE0D6B1" w14:textId="77777777" w:rsidR="00B7783E" w:rsidRDefault="00E761A4">
      <w:pPr>
        <w:pStyle w:val="TOC2"/>
        <w:rPr>
          <w:sz w:val="24"/>
          <w:szCs w:val="24"/>
          <w:lang w:val="en-US"/>
        </w:rPr>
      </w:pPr>
      <w:hyperlink w:anchor="_Toc314595348" w:history="1">
        <w:r w:rsidR="00B7783E" w:rsidRPr="008030EE">
          <w:rPr>
            <w:rStyle w:val="Hyperlink"/>
          </w:rPr>
          <w:t>8.2</w:t>
        </w:r>
        <w:r w:rsidR="00B7783E">
          <w:rPr>
            <w:sz w:val="24"/>
            <w:szCs w:val="24"/>
            <w:lang w:val="en-US"/>
          </w:rPr>
          <w:tab/>
        </w:r>
        <w:r w:rsidR="00B7783E" w:rsidRPr="008030EE">
          <w:rPr>
            <w:rStyle w:val="Hyperlink"/>
          </w:rPr>
          <w:t>Use of “ExternalXyz class”</w:t>
        </w:r>
        <w:r w:rsidR="00B7783E">
          <w:rPr>
            <w:webHidden/>
          </w:rPr>
          <w:tab/>
        </w:r>
        <w:r w:rsidR="00B7783E">
          <w:rPr>
            <w:webHidden/>
          </w:rPr>
          <w:fldChar w:fldCharType="begin"/>
        </w:r>
        <w:r w:rsidR="00B7783E">
          <w:rPr>
            <w:webHidden/>
          </w:rPr>
          <w:instrText xml:space="preserve"> PAGEREF _Toc314595348 \h </w:instrText>
        </w:r>
        <w:r w:rsidR="00B7783E">
          <w:rPr>
            <w:webHidden/>
          </w:rPr>
        </w:r>
        <w:r w:rsidR="00B7783E">
          <w:rPr>
            <w:webHidden/>
          </w:rPr>
          <w:fldChar w:fldCharType="separate"/>
        </w:r>
        <w:r w:rsidR="00B7783E">
          <w:rPr>
            <w:webHidden/>
          </w:rPr>
          <w:t>26</w:t>
        </w:r>
        <w:r w:rsidR="00B7783E">
          <w:rPr>
            <w:webHidden/>
          </w:rPr>
          <w:fldChar w:fldCharType="end"/>
        </w:r>
      </w:hyperlink>
    </w:p>
    <w:p w14:paraId="6B991765" w14:textId="77777777" w:rsidR="00B7783E" w:rsidRDefault="00E761A4">
      <w:pPr>
        <w:pStyle w:val="TOC1"/>
        <w:rPr>
          <w:sz w:val="24"/>
          <w:szCs w:val="24"/>
          <w:lang w:val="en-US"/>
        </w:rPr>
      </w:pPr>
      <w:hyperlink w:anchor="_Toc314595349" w:history="1">
        <w:r w:rsidR="00B7783E" w:rsidRPr="008030EE">
          <w:rPr>
            <w:rStyle w:val="Hyperlink"/>
          </w:rPr>
          <w:t>Annex A (informative): Examples of using &lt;&lt;ProxyClass&gt;&gt; to model Link related IOCs</w:t>
        </w:r>
        <w:r w:rsidR="00B7783E">
          <w:rPr>
            <w:webHidden/>
          </w:rPr>
          <w:tab/>
        </w:r>
        <w:r w:rsidR="00B7783E">
          <w:rPr>
            <w:webHidden/>
          </w:rPr>
          <w:fldChar w:fldCharType="begin"/>
        </w:r>
        <w:r w:rsidR="00B7783E">
          <w:rPr>
            <w:webHidden/>
          </w:rPr>
          <w:instrText xml:space="preserve"> PAGEREF _Toc314595349 \h </w:instrText>
        </w:r>
        <w:r w:rsidR="00B7783E">
          <w:rPr>
            <w:webHidden/>
          </w:rPr>
        </w:r>
        <w:r w:rsidR="00B7783E">
          <w:rPr>
            <w:webHidden/>
          </w:rPr>
          <w:fldChar w:fldCharType="separate"/>
        </w:r>
        <w:r w:rsidR="00B7783E">
          <w:rPr>
            <w:webHidden/>
          </w:rPr>
          <w:t>27</w:t>
        </w:r>
        <w:r w:rsidR="00B7783E">
          <w:rPr>
            <w:webHidden/>
          </w:rPr>
          <w:fldChar w:fldCharType="end"/>
        </w:r>
      </w:hyperlink>
    </w:p>
    <w:p w14:paraId="6B236863" w14:textId="77777777" w:rsidR="00B7783E" w:rsidRDefault="00E761A4">
      <w:pPr>
        <w:pStyle w:val="TOC1"/>
        <w:rPr>
          <w:sz w:val="24"/>
          <w:szCs w:val="24"/>
          <w:lang w:val="en-US"/>
        </w:rPr>
      </w:pPr>
      <w:hyperlink w:anchor="_Toc314595350" w:history="1">
        <w:r w:rsidR="00B7783E" w:rsidRPr="008030EE">
          <w:rPr>
            <w:rStyle w:val="Hyperlink"/>
          </w:rPr>
          <w:t>A.1</w:t>
        </w:r>
        <w:r w:rsidR="00B7783E">
          <w:rPr>
            <w:sz w:val="24"/>
            <w:szCs w:val="24"/>
            <w:lang w:val="en-US"/>
          </w:rPr>
          <w:tab/>
        </w:r>
        <w:r w:rsidR="00B7783E" w:rsidRPr="008030EE">
          <w:rPr>
            <w:rStyle w:val="Hyperlink"/>
          </w:rPr>
          <w:t>First Example</w:t>
        </w:r>
        <w:r w:rsidR="00B7783E">
          <w:rPr>
            <w:webHidden/>
          </w:rPr>
          <w:tab/>
        </w:r>
        <w:r w:rsidR="00B7783E">
          <w:rPr>
            <w:webHidden/>
          </w:rPr>
          <w:fldChar w:fldCharType="begin"/>
        </w:r>
        <w:r w:rsidR="00B7783E">
          <w:rPr>
            <w:webHidden/>
          </w:rPr>
          <w:instrText xml:space="preserve"> PAGEREF _Toc314595350 \h </w:instrText>
        </w:r>
        <w:r w:rsidR="00B7783E">
          <w:rPr>
            <w:webHidden/>
          </w:rPr>
        </w:r>
        <w:r w:rsidR="00B7783E">
          <w:rPr>
            <w:webHidden/>
          </w:rPr>
          <w:fldChar w:fldCharType="separate"/>
        </w:r>
        <w:r w:rsidR="00B7783E">
          <w:rPr>
            <w:webHidden/>
          </w:rPr>
          <w:t>27</w:t>
        </w:r>
        <w:r w:rsidR="00B7783E">
          <w:rPr>
            <w:webHidden/>
          </w:rPr>
          <w:fldChar w:fldCharType="end"/>
        </w:r>
      </w:hyperlink>
    </w:p>
    <w:p w14:paraId="486890FB" w14:textId="77777777" w:rsidR="00B7783E" w:rsidRDefault="00E761A4">
      <w:pPr>
        <w:pStyle w:val="TOC1"/>
        <w:rPr>
          <w:sz w:val="24"/>
          <w:szCs w:val="24"/>
          <w:lang w:val="en-US"/>
        </w:rPr>
      </w:pPr>
      <w:hyperlink w:anchor="_Toc314595351" w:history="1">
        <w:r w:rsidR="00B7783E" w:rsidRPr="008030EE">
          <w:rPr>
            <w:rStyle w:val="Hyperlink"/>
          </w:rPr>
          <w:t>A.2</w:t>
        </w:r>
        <w:r w:rsidR="00B7783E">
          <w:rPr>
            <w:sz w:val="24"/>
            <w:szCs w:val="24"/>
            <w:lang w:val="en-US"/>
          </w:rPr>
          <w:tab/>
        </w:r>
        <w:r w:rsidR="00B7783E" w:rsidRPr="008030EE">
          <w:rPr>
            <w:rStyle w:val="Hyperlink"/>
          </w:rPr>
          <w:t>Second Example</w:t>
        </w:r>
        <w:r w:rsidR="00B7783E">
          <w:rPr>
            <w:webHidden/>
          </w:rPr>
          <w:tab/>
        </w:r>
        <w:r w:rsidR="00B7783E">
          <w:rPr>
            <w:webHidden/>
          </w:rPr>
          <w:fldChar w:fldCharType="begin"/>
        </w:r>
        <w:r w:rsidR="00B7783E">
          <w:rPr>
            <w:webHidden/>
          </w:rPr>
          <w:instrText xml:space="preserve"> PAGEREF _Toc314595351 \h </w:instrText>
        </w:r>
        <w:r w:rsidR="00B7783E">
          <w:rPr>
            <w:webHidden/>
          </w:rPr>
        </w:r>
        <w:r w:rsidR="00B7783E">
          <w:rPr>
            <w:webHidden/>
          </w:rPr>
          <w:fldChar w:fldCharType="separate"/>
        </w:r>
        <w:r w:rsidR="00B7783E">
          <w:rPr>
            <w:webHidden/>
          </w:rPr>
          <w:t>28</w:t>
        </w:r>
        <w:r w:rsidR="00B7783E">
          <w:rPr>
            <w:webHidden/>
          </w:rPr>
          <w:fldChar w:fldCharType="end"/>
        </w:r>
      </w:hyperlink>
    </w:p>
    <w:p w14:paraId="6E8EC020" w14:textId="77777777" w:rsidR="00B7783E" w:rsidRDefault="00E761A4">
      <w:pPr>
        <w:pStyle w:val="TOC1"/>
        <w:rPr>
          <w:sz w:val="24"/>
          <w:szCs w:val="24"/>
          <w:lang w:val="en-US"/>
        </w:rPr>
      </w:pPr>
      <w:hyperlink w:anchor="_Toc314595352" w:history="1">
        <w:r w:rsidR="00B7783E" w:rsidRPr="008030EE">
          <w:rPr>
            <w:rStyle w:val="Hyperlink"/>
          </w:rPr>
          <w:t>Annex B (normative): Attribute properties</w:t>
        </w:r>
        <w:r w:rsidR="00B7783E">
          <w:rPr>
            <w:webHidden/>
          </w:rPr>
          <w:tab/>
        </w:r>
        <w:r w:rsidR="00B7783E">
          <w:rPr>
            <w:webHidden/>
          </w:rPr>
          <w:fldChar w:fldCharType="begin"/>
        </w:r>
        <w:r w:rsidR="00B7783E">
          <w:rPr>
            <w:webHidden/>
          </w:rPr>
          <w:instrText xml:space="preserve"> PAGEREF _Toc314595352 \h </w:instrText>
        </w:r>
        <w:r w:rsidR="00B7783E">
          <w:rPr>
            <w:webHidden/>
          </w:rPr>
        </w:r>
        <w:r w:rsidR="00B7783E">
          <w:rPr>
            <w:webHidden/>
          </w:rPr>
          <w:fldChar w:fldCharType="separate"/>
        </w:r>
        <w:r w:rsidR="00B7783E">
          <w:rPr>
            <w:webHidden/>
          </w:rPr>
          <w:t>29</w:t>
        </w:r>
        <w:r w:rsidR="00B7783E">
          <w:rPr>
            <w:webHidden/>
          </w:rPr>
          <w:fldChar w:fldCharType="end"/>
        </w:r>
      </w:hyperlink>
    </w:p>
    <w:p w14:paraId="756D8EBF" w14:textId="77777777" w:rsidR="00B7783E" w:rsidRDefault="00B7783E" w:rsidP="00B23B1F">
      <w:pPr>
        <w:rPr>
          <w:rFonts w:cs="Arial"/>
          <w:szCs w:val="36"/>
        </w:rPr>
      </w:pPr>
      <w:r>
        <w:rPr>
          <w:rFonts w:cs="Arial"/>
          <w:szCs w:val="36"/>
        </w:rPr>
        <w:fldChar w:fldCharType="end"/>
      </w:r>
    </w:p>
    <w:p w14:paraId="070A30CC" w14:textId="77777777" w:rsidR="00B7783E" w:rsidRDefault="00B7783E" w:rsidP="00903A88">
      <w:pPr>
        <w:rPr>
          <w:noProof/>
        </w:rPr>
      </w:pPr>
      <w:bookmarkStart w:id="3" w:name="copyrightaddon"/>
      <w:bookmarkEnd w:id="2"/>
      <w:bookmarkEnd w:id="3"/>
    </w:p>
    <w:p w14:paraId="2CFEBBE1" w14:textId="77777777" w:rsidR="00B7783E" w:rsidRPr="00B23B1F" w:rsidRDefault="00B7783E" w:rsidP="006C7EC1">
      <w:pPr>
        <w:rPr>
          <w:rFonts w:ascii="Arial" w:hAnsi="Arial" w:cs="Arial"/>
          <w:sz w:val="36"/>
          <w:szCs w:val="36"/>
        </w:rPr>
      </w:pPr>
      <w:r>
        <w:rPr>
          <w:noProof/>
        </w:rPr>
        <w:br w:type="page"/>
      </w:r>
      <w:r w:rsidRPr="00B23B1F">
        <w:rPr>
          <w:rFonts w:ascii="Arial" w:hAnsi="Arial" w:cs="Arial"/>
          <w:sz w:val="36"/>
          <w:szCs w:val="36"/>
        </w:rPr>
        <w:lastRenderedPageBreak/>
        <w:t>Figures</w:t>
      </w:r>
    </w:p>
    <w:p w14:paraId="437A824D" w14:textId="77777777" w:rsidR="00B7783E" w:rsidRDefault="00B7783E">
      <w:pPr>
        <w:pStyle w:val="TableofFigures"/>
        <w:tabs>
          <w:tab w:val="right" w:leader="dot" w:pos="9631"/>
        </w:tabs>
        <w:rPr>
          <w:noProof/>
          <w:sz w:val="24"/>
          <w:szCs w:val="24"/>
          <w:lang w:val="en-US"/>
        </w:rPr>
      </w:pPr>
      <w:r>
        <w:rPr>
          <w:noProof/>
        </w:rPr>
        <w:fldChar w:fldCharType="begin"/>
      </w:r>
      <w:r>
        <w:rPr>
          <w:noProof/>
        </w:rPr>
        <w:instrText xml:space="preserve"> TOC \h \z \c "Figure" </w:instrText>
      </w:r>
      <w:r>
        <w:rPr>
          <w:noProof/>
        </w:rPr>
        <w:fldChar w:fldCharType="separate"/>
      </w:r>
      <w:hyperlink w:anchor="_Toc314595353" w:history="1">
        <w:r w:rsidRPr="002D0585">
          <w:rPr>
            <w:rStyle w:val="Hyperlink"/>
            <w:noProof/>
          </w:rPr>
          <w:t>Figure 1: Attribute notation</w:t>
        </w:r>
        <w:r>
          <w:rPr>
            <w:noProof/>
            <w:webHidden/>
          </w:rPr>
          <w:tab/>
        </w:r>
        <w:r>
          <w:rPr>
            <w:noProof/>
            <w:webHidden/>
          </w:rPr>
          <w:fldChar w:fldCharType="begin"/>
        </w:r>
        <w:r>
          <w:rPr>
            <w:noProof/>
            <w:webHidden/>
          </w:rPr>
          <w:instrText xml:space="preserve"> PAGEREF _Toc314595353 \h </w:instrText>
        </w:r>
        <w:r>
          <w:rPr>
            <w:noProof/>
            <w:webHidden/>
          </w:rPr>
        </w:r>
        <w:r>
          <w:rPr>
            <w:noProof/>
            <w:webHidden/>
          </w:rPr>
          <w:fldChar w:fldCharType="separate"/>
        </w:r>
        <w:r>
          <w:rPr>
            <w:noProof/>
            <w:webHidden/>
          </w:rPr>
          <w:t>8</w:t>
        </w:r>
        <w:r>
          <w:rPr>
            <w:noProof/>
            <w:webHidden/>
          </w:rPr>
          <w:fldChar w:fldCharType="end"/>
        </w:r>
      </w:hyperlink>
    </w:p>
    <w:p w14:paraId="4DE59C76" w14:textId="77777777" w:rsidR="00B7783E" w:rsidRDefault="00E761A4">
      <w:pPr>
        <w:pStyle w:val="TableofFigures"/>
        <w:tabs>
          <w:tab w:val="right" w:leader="dot" w:pos="9631"/>
        </w:tabs>
        <w:rPr>
          <w:noProof/>
          <w:sz w:val="24"/>
          <w:szCs w:val="24"/>
          <w:lang w:val="en-US"/>
        </w:rPr>
      </w:pPr>
      <w:hyperlink w:anchor="_Toc314595354" w:history="1">
        <w:r w:rsidR="00B7783E" w:rsidRPr="002D0585">
          <w:rPr>
            <w:rStyle w:val="Hyperlink"/>
            <w:noProof/>
          </w:rPr>
          <w:t>Figure 2: Bidirectional association relationship notation</w:t>
        </w:r>
        <w:r w:rsidR="00B7783E">
          <w:rPr>
            <w:noProof/>
            <w:webHidden/>
          </w:rPr>
          <w:tab/>
        </w:r>
        <w:r w:rsidR="00B7783E">
          <w:rPr>
            <w:noProof/>
            <w:webHidden/>
          </w:rPr>
          <w:fldChar w:fldCharType="begin"/>
        </w:r>
        <w:r w:rsidR="00B7783E">
          <w:rPr>
            <w:noProof/>
            <w:webHidden/>
          </w:rPr>
          <w:instrText xml:space="preserve"> PAGEREF _Toc314595354 \h </w:instrText>
        </w:r>
        <w:r w:rsidR="00B7783E">
          <w:rPr>
            <w:noProof/>
            <w:webHidden/>
          </w:rPr>
        </w:r>
        <w:r w:rsidR="00B7783E">
          <w:rPr>
            <w:noProof/>
            <w:webHidden/>
          </w:rPr>
          <w:fldChar w:fldCharType="separate"/>
        </w:r>
        <w:r w:rsidR="00B7783E">
          <w:rPr>
            <w:noProof/>
            <w:webHidden/>
          </w:rPr>
          <w:t>9</w:t>
        </w:r>
        <w:r w:rsidR="00B7783E">
          <w:rPr>
            <w:noProof/>
            <w:webHidden/>
          </w:rPr>
          <w:fldChar w:fldCharType="end"/>
        </w:r>
      </w:hyperlink>
    </w:p>
    <w:p w14:paraId="7CB0488F" w14:textId="77777777" w:rsidR="00B7783E" w:rsidRDefault="00E761A4">
      <w:pPr>
        <w:pStyle w:val="TableofFigures"/>
        <w:tabs>
          <w:tab w:val="right" w:leader="dot" w:pos="9631"/>
        </w:tabs>
        <w:rPr>
          <w:noProof/>
          <w:sz w:val="24"/>
          <w:szCs w:val="24"/>
          <w:lang w:val="en-US"/>
        </w:rPr>
      </w:pPr>
      <w:hyperlink w:anchor="_Toc314595355" w:history="1">
        <w:r w:rsidR="00B7783E" w:rsidRPr="002D0585">
          <w:rPr>
            <w:rStyle w:val="Hyperlink"/>
            <w:noProof/>
          </w:rPr>
          <w:t>Figure 3: Unidirectional association relationship notation</w:t>
        </w:r>
        <w:r w:rsidR="00B7783E">
          <w:rPr>
            <w:noProof/>
            <w:webHidden/>
          </w:rPr>
          <w:tab/>
        </w:r>
        <w:r w:rsidR="00B7783E">
          <w:rPr>
            <w:noProof/>
            <w:webHidden/>
          </w:rPr>
          <w:fldChar w:fldCharType="begin"/>
        </w:r>
        <w:r w:rsidR="00B7783E">
          <w:rPr>
            <w:noProof/>
            <w:webHidden/>
          </w:rPr>
          <w:instrText xml:space="preserve"> PAGEREF _Toc314595355 \h </w:instrText>
        </w:r>
        <w:r w:rsidR="00B7783E">
          <w:rPr>
            <w:noProof/>
            <w:webHidden/>
          </w:rPr>
        </w:r>
        <w:r w:rsidR="00B7783E">
          <w:rPr>
            <w:noProof/>
            <w:webHidden/>
          </w:rPr>
          <w:fldChar w:fldCharType="separate"/>
        </w:r>
        <w:r w:rsidR="00B7783E">
          <w:rPr>
            <w:noProof/>
            <w:webHidden/>
          </w:rPr>
          <w:t>9</w:t>
        </w:r>
        <w:r w:rsidR="00B7783E">
          <w:rPr>
            <w:noProof/>
            <w:webHidden/>
          </w:rPr>
          <w:fldChar w:fldCharType="end"/>
        </w:r>
      </w:hyperlink>
    </w:p>
    <w:p w14:paraId="11DC9328" w14:textId="77777777" w:rsidR="00B7783E" w:rsidRDefault="00E761A4">
      <w:pPr>
        <w:pStyle w:val="TableofFigures"/>
        <w:tabs>
          <w:tab w:val="right" w:leader="dot" w:pos="9631"/>
        </w:tabs>
        <w:rPr>
          <w:noProof/>
          <w:sz w:val="24"/>
          <w:szCs w:val="24"/>
          <w:lang w:val="en-US"/>
        </w:rPr>
      </w:pPr>
      <w:hyperlink w:anchor="_Toc314595356" w:history="1">
        <w:r w:rsidR="00B7783E" w:rsidRPr="002D0585">
          <w:rPr>
            <w:rStyle w:val="Hyperlink"/>
            <w:noProof/>
          </w:rPr>
          <w:t>Figure 4: Non-navigable association relationship notation</w:t>
        </w:r>
        <w:r w:rsidR="00B7783E">
          <w:rPr>
            <w:noProof/>
            <w:webHidden/>
          </w:rPr>
          <w:tab/>
        </w:r>
        <w:r w:rsidR="00B7783E">
          <w:rPr>
            <w:noProof/>
            <w:webHidden/>
          </w:rPr>
          <w:fldChar w:fldCharType="begin"/>
        </w:r>
        <w:r w:rsidR="00B7783E">
          <w:rPr>
            <w:noProof/>
            <w:webHidden/>
          </w:rPr>
          <w:instrText xml:space="preserve"> PAGEREF _Toc314595356 \h </w:instrText>
        </w:r>
        <w:r w:rsidR="00B7783E">
          <w:rPr>
            <w:noProof/>
            <w:webHidden/>
          </w:rPr>
        </w:r>
        <w:r w:rsidR="00B7783E">
          <w:rPr>
            <w:noProof/>
            <w:webHidden/>
          </w:rPr>
          <w:fldChar w:fldCharType="separate"/>
        </w:r>
        <w:r w:rsidR="00B7783E">
          <w:rPr>
            <w:noProof/>
            <w:webHidden/>
          </w:rPr>
          <w:t>9</w:t>
        </w:r>
        <w:r w:rsidR="00B7783E">
          <w:rPr>
            <w:noProof/>
            <w:webHidden/>
          </w:rPr>
          <w:fldChar w:fldCharType="end"/>
        </w:r>
      </w:hyperlink>
    </w:p>
    <w:p w14:paraId="56062D16" w14:textId="77777777" w:rsidR="00B7783E" w:rsidRDefault="00E761A4">
      <w:pPr>
        <w:pStyle w:val="TableofFigures"/>
        <w:tabs>
          <w:tab w:val="right" w:leader="dot" w:pos="9631"/>
        </w:tabs>
        <w:rPr>
          <w:noProof/>
          <w:sz w:val="24"/>
          <w:szCs w:val="24"/>
          <w:lang w:val="en-US"/>
        </w:rPr>
      </w:pPr>
      <w:hyperlink w:anchor="_Toc314595357" w:history="1">
        <w:r w:rsidR="00B7783E" w:rsidRPr="002D0585">
          <w:rPr>
            <w:rStyle w:val="Hyperlink"/>
            <w:noProof/>
          </w:rPr>
          <w:t>Figure 5: Aggregation association relationship notation</w:t>
        </w:r>
        <w:r w:rsidR="00B7783E">
          <w:rPr>
            <w:noProof/>
            <w:webHidden/>
          </w:rPr>
          <w:tab/>
        </w:r>
        <w:r w:rsidR="00B7783E">
          <w:rPr>
            <w:noProof/>
            <w:webHidden/>
          </w:rPr>
          <w:fldChar w:fldCharType="begin"/>
        </w:r>
        <w:r w:rsidR="00B7783E">
          <w:rPr>
            <w:noProof/>
            <w:webHidden/>
          </w:rPr>
          <w:instrText xml:space="preserve"> PAGEREF _Toc314595357 \h </w:instrText>
        </w:r>
        <w:r w:rsidR="00B7783E">
          <w:rPr>
            <w:noProof/>
            <w:webHidden/>
          </w:rPr>
        </w:r>
        <w:r w:rsidR="00B7783E">
          <w:rPr>
            <w:noProof/>
            <w:webHidden/>
          </w:rPr>
          <w:fldChar w:fldCharType="separate"/>
        </w:r>
        <w:r w:rsidR="00B7783E">
          <w:rPr>
            <w:noProof/>
            <w:webHidden/>
          </w:rPr>
          <w:t>10</w:t>
        </w:r>
        <w:r w:rsidR="00B7783E">
          <w:rPr>
            <w:noProof/>
            <w:webHidden/>
          </w:rPr>
          <w:fldChar w:fldCharType="end"/>
        </w:r>
      </w:hyperlink>
    </w:p>
    <w:p w14:paraId="45FC90BD" w14:textId="77777777" w:rsidR="00B7783E" w:rsidRDefault="00E761A4">
      <w:pPr>
        <w:pStyle w:val="TableofFigures"/>
        <w:tabs>
          <w:tab w:val="right" w:leader="dot" w:pos="9631"/>
        </w:tabs>
        <w:rPr>
          <w:noProof/>
          <w:sz w:val="24"/>
          <w:szCs w:val="24"/>
          <w:lang w:val="en-US"/>
        </w:rPr>
      </w:pPr>
      <w:hyperlink w:anchor="_Toc314595358" w:history="1">
        <w:r w:rsidR="00B7783E" w:rsidRPr="002D0585">
          <w:rPr>
            <w:rStyle w:val="Hyperlink"/>
            <w:noProof/>
          </w:rPr>
          <w:t>Figure 6: Composite aggregation association relationship notation</w:t>
        </w:r>
        <w:r w:rsidR="00B7783E">
          <w:rPr>
            <w:noProof/>
            <w:webHidden/>
          </w:rPr>
          <w:tab/>
        </w:r>
        <w:r w:rsidR="00B7783E">
          <w:rPr>
            <w:noProof/>
            <w:webHidden/>
          </w:rPr>
          <w:fldChar w:fldCharType="begin"/>
        </w:r>
        <w:r w:rsidR="00B7783E">
          <w:rPr>
            <w:noProof/>
            <w:webHidden/>
          </w:rPr>
          <w:instrText xml:space="preserve"> PAGEREF _Toc314595358 \h </w:instrText>
        </w:r>
        <w:r w:rsidR="00B7783E">
          <w:rPr>
            <w:noProof/>
            <w:webHidden/>
          </w:rPr>
        </w:r>
        <w:r w:rsidR="00B7783E">
          <w:rPr>
            <w:noProof/>
            <w:webHidden/>
          </w:rPr>
          <w:fldChar w:fldCharType="separate"/>
        </w:r>
        <w:r w:rsidR="00B7783E">
          <w:rPr>
            <w:noProof/>
            <w:webHidden/>
          </w:rPr>
          <w:t>10</w:t>
        </w:r>
        <w:r w:rsidR="00B7783E">
          <w:rPr>
            <w:noProof/>
            <w:webHidden/>
          </w:rPr>
          <w:fldChar w:fldCharType="end"/>
        </w:r>
      </w:hyperlink>
    </w:p>
    <w:p w14:paraId="05498425" w14:textId="77777777" w:rsidR="00B7783E" w:rsidRDefault="00E761A4">
      <w:pPr>
        <w:pStyle w:val="TableofFigures"/>
        <w:tabs>
          <w:tab w:val="right" w:leader="dot" w:pos="9631"/>
        </w:tabs>
        <w:rPr>
          <w:noProof/>
          <w:sz w:val="24"/>
          <w:szCs w:val="24"/>
          <w:lang w:val="en-US"/>
        </w:rPr>
      </w:pPr>
      <w:hyperlink w:anchor="_Toc314595359" w:history="1">
        <w:r w:rsidR="00B7783E" w:rsidRPr="002D0585">
          <w:rPr>
            <w:rStyle w:val="Hyperlink"/>
            <w:noProof/>
          </w:rPr>
          <w:t>Figure 7: Generalization relationship notation</w:t>
        </w:r>
        <w:r w:rsidR="00B7783E">
          <w:rPr>
            <w:noProof/>
            <w:webHidden/>
          </w:rPr>
          <w:tab/>
        </w:r>
        <w:r w:rsidR="00B7783E">
          <w:rPr>
            <w:noProof/>
            <w:webHidden/>
          </w:rPr>
          <w:fldChar w:fldCharType="begin"/>
        </w:r>
        <w:r w:rsidR="00B7783E">
          <w:rPr>
            <w:noProof/>
            <w:webHidden/>
          </w:rPr>
          <w:instrText xml:space="preserve"> PAGEREF _Toc314595359 \h </w:instrText>
        </w:r>
        <w:r w:rsidR="00B7783E">
          <w:rPr>
            <w:noProof/>
            <w:webHidden/>
          </w:rPr>
        </w:r>
        <w:r w:rsidR="00B7783E">
          <w:rPr>
            <w:noProof/>
            <w:webHidden/>
          </w:rPr>
          <w:fldChar w:fldCharType="separate"/>
        </w:r>
        <w:r w:rsidR="00B7783E">
          <w:rPr>
            <w:noProof/>
            <w:webHidden/>
          </w:rPr>
          <w:t>11</w:t>
        </w:r>
        <w:r w:rsidR="00B7783E">
          <w:rPr>
            <w:noProof/>
            <w:webHidden/>
          </w:rPr>
          <w:fldChar w:fldCharType="end"/>
        </w:r>
      </w:hyperlink>
    </w:p>
    <w:p w14:paraId="705F3EFA" w14:textId="77777777" w:rsidR="00B7783E" w:rsidRDefault="00E761A4">
      <w:pPr>
        <w:pStyle w:val="TableofFigures"/>
        <w:tabs>
          <w:tab w:val="right" w:leader="dot" w:pos="9631"/>
        </w:tabs>
        <w:rPr>
          <w:noProof/>
          <w:sz w:val="24"/>
          <w:szCs w:val="24"/>
          <w:lang w:val="en-US"/>
        </w:rPr>
      </w:pPr>
      <w:hyperlink w:anchor="_Toc314595360" w:history="1">
        <w:r w:rsidR="00B7783E" w:rsidRPr="002D0585">
          <w:rPr>
            <w:rStyle w:val="Hyperlink"/>
            <w:noProof/>
          </w:rPr>
          <w:t>Figure 8: Dependency relationship notation</w:t>
        </w:r>
        <w:r w:rsidR="00B7783E">
          <w:rPr>
            <w:noProof/>
            <w:webHidden/>
          </w:rPr>
          <w:tab/>
        </w:r>
        <w:r w:rsidR="00B7783E">
          <w:rPr>
            <w:noProof/>
            <w:webHidden/>
          </w:rPr>
          <w:fldChar w:fldCharType="begin"/>
        </w:r>
        <w:r w:rsidR="00B7783E">
          <w:rPr>
            <w:noProof/>
            <w:webHidden/>
          </w:rPr>
          <w:instrText xml:space="preserve"> PAGEREF _Toc314595360 \h </w:instrText>
        </w:r>
        <w:r w:rsidR="00B7783E">
          <w:rPr>
            <w:noProof/>
            <w:webHidden/>
          </w:rPr>
        </w:r>
        <w:r w:rsidR="00B7783E">
          <w:rPr>
            <w:noProof/>
            <w:webHidden/>
          </w:rPr>
          <w:fldChar w:fldCharType="separate"/>
        </w:r>
        <w:r w:rsidR="00B7783E">
          <w:rPr>
            <w:noProof/>
            <w:webHidden/>
          </w:rPr>
          <w:t>11</w:t>
        </w:r>
        <w:r w:rsidR="00B7783E">
          <w:rPr>
            <w:noProof/>
            <w:webHidden/>
          </w:rPr>
          <w:fldChar w:fldCharType="end"/>
        </w:r>
      </w:hyperlink>
    </w:p>
    <w:p w14:paraId="10FFFE3A" w14:textId="77777777" w:rsidR="00B7783E" w:rsidRDefault="00E761A4">
      <w:pPr>
        <w:pStyle w:val="TableofFigures"/>
        <w:tabs>
          <w:tab w:val="right" w:leader="dot" w:pos="9631"/>
        </w:tabs>
        <w:rPr>
          <w:noProof/>
          <w:sz w:val="24"/>
          <w:szCs w:val="24"/>
          <w:lang w:val="en-US"/>
        </w:rPr>
      </w:pPr>
      <w:hyperlink w:anchor="_Toc314595361" w:history="1">
        <w:r w:rsidR="00B7783E" w:rsidRPr="002D0585">
          <w:rPr>
            <w:rStyle w:val="Hyperlink"/>
            <w:noProof/>
          </w:rPr>
          <w:t>Figure 9: Comment notation</w:t>
        </w:r>
        <w:r w:rsidR="00B7783E">
          <w:rPr>
            <w:noProof/>
            <w:webHidden/>
          </w:rPr>
          <w:tab/>
        </w:r>
        <w:r w:rsidR="00B7783E">
          <w:rPr>
            <w:noProof/>
            <w:webHidden/>
          </w:rPr>
          <w:fldChar w:fldCharType="begin"/>
        </w:r>
        <w:r w:rsidR="00B7783E">
          <w:rPr>
            <w:noProof/>
            <w:webHidden/>
          </w:rPr>
          <w:instrText xml:space="preserve"> PAGEREF _Toc314595361 \h </w:instrText>
        </w:r>
        <w:r w:rsidR="00B7783E">
          <w:rPr>
            <w:noProof/>
            <w:webHidden/>
          </w:rPr>
        </w:r>
        <w:r w:rsidR="00B7783E">
          <w:rPr>
            <w:noProof/>
            <w:webHidden/>
          </w:rPr>
          <w:fldChar w:fldCharType="separate"/>
        </w:r>
        <w:r w:rsidR="00B7783E">
          <w:rPr>
            <w:noProof/>
            <w:webHidden/>
          </w:rPr>
          <w:t>12</w:t>
        </w:r>
        <w:r w:rsidR="00B7783E">
          <w:rPr>
            <w:noProof/>
            <w:webHidden/>
          </w:rPr>
          <w:fldChar w:fldCharType="end"/>
        </w:r>
      </w:hyperlink>
    </w:p>
    <w:p w14:paraId="47C89EDB" w14:textId="77777777" w:rsidR="00B7783E" w:rsidRDefault="00E761A4">
      <w:pPr>
        <w:pStyle w:val="TableofFigures"/>
        <w:tabs>
          <w:tab w:val="right" w:leader="dot" w:pos="9631"/>
        </w:tabs>
        <w:rPr>
          <w:noProof/>
          <w:sz w:val="24"/>
          <w:szCs w:val="24"/>
          <w:lang w:val="en-US"/>
        </w:rPr>
      </w:pPr>
      <w:hyperlink w:anchor="_Toc314595362" w:history="1">
        <w:r w:rsidR="00B7783E" w:rsidRPr="002D0585">
          <w:rPr>
            <w:rStyle w:val="Hyperlink"/>
            <w:noProof/>
          </w:rPr>
          <w:t>Figure 10: Cardinality notation</w:t>
        </w:r>
        <w:r w:rsidR="00B7783E">
          <w:rPr>
            <w:noProof/>
            <w:webHidden/>
          </w:rPr>
          <w:tab/>
        </w:r>
        <w:r w:rsidR="00B7783E">
          <w:rPr>
            <w:noProof/>
            <w:webHidden/>
          </w:rPr>
          <w:fldChar w:fldCharType="begin"/>
        </w:r>
        <w:r w:rsidR="00B7783E">
          <w:rPr>
            <w:noProof/>
            <w:webHidden/>
          </w:rPr>
          <w:instrText xml:space="preserve"> PAGEREF _Toc314595362 \h </w:instrText>
        </w:r>
        <w:r w:rsidR="00B7783E">
          <w:rPr>
            <w:noProof/>
            <w:webHidden/>
          </w:rPr>
        </w:r>
        <w:r w:rsidR="00B7783E">
          <w:rPr>
            <w:noProof/>
            <w:webHidden/>
          </w:rPr>
          <w:fldChar w:fldCharType="separate"/>
        </w:r>
        <w:r w:rsidR="00B7783E">
          <w:rPr>
            <w:noProof/>
            <w:webHidden/>
          </w:rPr>
          <w:t>12</w:t>
        </w:r>
        <w:r w:rsidR="00B7783E">
          <w:rPr>
            <w:noProof/>
            <w:webHidden/>
          </w:rPr>
          <w:fldChar w:fldCharType="end"/>
        </w:r>
      </w:hyperlink>
    </w:p>
    <w:p w14:paraId="768322B4" w14:textId="77777777" w:rsidR="00B7783E" w:rsidRDefault="00E761A4">
      <w:pPr>
        <w:pStyle w:val="TableofFigures"/>
        <w:tabs>
          <w:tab w:val="right" w:leader="dot" w:pos="9631"/>
        </w:tabs>
        <w:rPr>
          <w:noProof/>
          <w:sz w:val="24"/>
          <w:szCs w:val="24"/>
          <w:lang w:val="en-US"/>
        </w:rPr>
      </w:pPr>
      <w:hyperlink w:anchor="_Toc314595363" w:history="1">
        <w:r w:rsidR="00B7783E" w:rsidRPr="002D0585">
          <w:rPr>
            <w:rStyle w:val="Hyperlink"/>
            <w:noProof/>
          </w:rPr>
          <w:t>Figure 11: Role notation</w:t>
        </w:r>
        <w:r w:rsidR="00B7783E">
          <w:rPr>
            <w:noProof/>
            <w:webHidden/>
          </w:rPr>
          <w:tab/>
        </w:r>
        <w:r w:rsidR="00B7783E">
          <w:rPr>
            <w:noProof/>
            <w:webHidden/>
          </w:rPr>
          <w:fldChar w:fldCharType="begin"/>
        </w:r>
        <w:r w:rsidR="00B7783E">
          <w:rPr>
            <w:noProof/>
            <w:webHidden/>
          </w:rPr>
          <w:instrText xml:space="preserve"> PAGEREF _Toc314595363 \h </w:instrText>
        </w:r>
        <w:r w:rsidR="00B7783E">
          <w:rPr>
            <w:noProof/>
            <w:webHidden/>
          </w:rPr>
        </w:r>
        <w:r w:rsidR="00B7783E">
          <w:rPr>
            <w:noProof/>
            <w:webHidden/>
          </w:rPr>
          <w:fldChar w:fldCharType="separate"/>
        </w:r>
        <w:r w:rsidR="00B7783E">
          <w:rPr>
            <w:noProof/>
            <w:webHidden/>
          </w:rPr>
          <w:t>13</w:t>
        </w:r>
        <w:r w:rsidR="00B7783E">
          <w:rPr>
            <w:noProof/>
            <w:webHidden/>
          </w:rPr>
          <w:fldChar w:fldCharType="end"/>
        </w:r>
      </w:hyperlink>
    </w:p>
    <w:p w14:paraId="1FD749DB" w14:textId="77777777" w:rsidR="00B7783E" w:rsidRDefault="00E761A4">
      <w:pPr>
        <w:pStyle w:val="TableofFigures"/>
        <w:tabs>
          <w:tab w:val="right" w:leader="dot" w:pos="9631"/>
        </w:tabs>
        <w:rPr>
          <w:noProof/>
          <w:sz w:val="24"/>
          <w:szCs w:val="24"/>
          <w:lang w:val="en-US"/>
        </w:rPr>
      </w:pPr>
      <w:hyperlink w:anchor="_Toc314595364" w:history="1">
        <w:r w:rsidR="00B7783E" w:rsidRPr="002D0585">
          <w:rPr>
            <w:rStyle w:val="Hyperlink"/>
            <w:noProof/>
          </w:rPr>
          <w:t>Figure 12: {xor} notation</w:t>
        </w:r>
        <w:r w:rsidR="00B7783E">
          <w:rPr>
            <w:noProof/>
            <w:webHidden/>
          </w:rPr>
          <w:tab/>
        </w:r>
        <w:r w:rsidR="00B7783E">
          <w:rPr>
            <w:noProof/>
            <w:webHidden/>
          </w:rPr>
          <w:fldChar w:fldCharType="begin"/>
        </w:r>
        <w:r w:rsidR="00B7783E">
          <w:rPr>
            <w:noProof/>
            <w:webHidden/>
          </w:rPr>
          <w:instrText xml:space="preserve"> PAGEREF _Toc314595364 \h </w:instrText>
        </w:r>
        <w:r w:rsidR="00B7783E">
          <w:rPr>
            <w:noProof/>
            <w:webHidden/>
          </w:rPr>
        </w:r>
        <w:r w:rsidR="00B7783E">
          <w:rPr>
            <w:noProof/>
            <w:webHidden/>
          </w:rPr>
          <w:fldChar w:fldCharType="separate"/>
        </w:r>
        <w:r w:rsidR="00B7783E">
          <w:rPr>
            <w:noProof/>
            <w:webHidden/>
          </w:rPr>
          <w:t>14</w:t>
        </w:r>
        <w:r w:rsidR="00B7783E">
          <w:rPr>
            <w:noProof/>
            <w:webHidden/>
          </w:rPr>
          <w:fldChar w:fldCharType="end"/>
        </w:r>
      </w:hyperlink>
    </w:p>
    <w:p w14:paraId="213910C8" w14:textId="77777777" w:rsidR="00B7783E" w:rsidRDefault="00E761A4">
      <w:pPr>
        <w:pStyle w:val="TableofFigures"/>
        <w:tabs>
          <w:tab w:val="right" w:leader="dot" w:pos="9631"/>
        </w:tabs>
        <w:rPr>
          <w:noProof/>
          <w:sz w:val="24"/>
          <w:szCs w:val="24"/>
          <w:lang w:val="en-US"/>
        </w:rPr>
      </w:pPr>
      <w:hyperlink w:anchor="_Toc314595365" w:history="1">
        <w:r w:rsidR="00B7783E" w:rsidRPr="002D0585">
          <w:rPr>
            <w:rStyle w:val="Hyperlink"/>
            <w:noProof/>
          </w:rPr>
          <w:t>Figure 13: &lt;&lt;ProxyClass&gt;&gt; notation</w:t>
        </w:r>
        <w:r w:rsidR="00B7783E">
          <w:rPr>
            <w:noProof/>
            <w:webHidden/>
          </w:rPr>
          <w:tab/>
        </w:r>
        <w:r w:rsidR="00B7783E">
          <w:rPr>
            <w:noProof/>
            <w:webHidden/>
          </w:rPr>
          <w:fldChar w:fldCharType="begin"/>
        </w:r>
        <w:r w:rsidR="00B7783E">
          <w:rPr>
            <w:noProof/>
            <w:webHidden/>
          </w:rPr>
          <w:instrText xml:space="preserve"> PAGEREF _Toc314595365 \h </w:instrText>
        </w:r>
        <w:r w:rsidR="00B7783E">
          <w:rPr>
            <w:noProof/>
            <w:webHidden/>
          </w:rPr>
        </w:r>
        <w:r w:rsidR="00B7783E">
          <w:rPr>
            <w:noProof/>
            <w:webHidden/>
          </w:rPr>
          <w:fldChar w:fldCharType="separate"/>
        </w:r>
        <w:r w:rsidR="00B7783E">
          <w:rPr>
            <w:noProof/>
            <w:webHidden/>
          </w:rPr>
          <w:t>15</w:t>
        </w:r>
        <w:r w:rsidR="00B7783E">
          <w:rPr>
            <w:noProof/>
            <w:webHidden/>
          </w:rPr>
          <w:fldChar w:fldCharType="end"/>
        </w:r>
      </w:hyperlink>
    </w:p>
    <w:p w14:paraId="2545814E" w14:textId="77777777" w:rsidR="00B7783E" w:rsidRDefault="00E761A4">
      <w:pPr>
        <w:pStyle w:val="TableofFigures"/>
        <w:tabs>
          <w:tab w:val="right" w:leader="dot" w:pos="9631"/>
        </w:tabs>
        <w:rPr>
          <w:noProof/>
          <w:sz w:val="24"/>
          <w:szCs w:val="24"/>
          <w:lang w:val="en-US"/>
        </w:rPr>
      </w:pPr>
      <w:hyperlink w:anchor="_Toc314595366" w:history="1">
        <w:r w:rsidR="00B7783E" w:rsidRPr="002D0585">
          <w:rPr>
            <w:rStyle w:val="Hyperlink"/>
            <w:noProof/>
          </w:rPr>
          <w:t>Figure 14: &lt;&lt;InformationObjectClass&gt;&gt; notation</w:t>
        </w:r>
        <w:r w:rsidR="00B7783E">
          <w:rPr>
            <w:noProof/>
            <w:webHidden/>
          </w:rPr>
          <w:tab/>
        </w:r>
        <w:r w:rsidR="00B7783E">
          <w:rPr>
            <w:noProof/>
            <w:webHidden/>
          </w:rPr>
          <w:fldChar w:fldCharType="begin"/>
        </w:r>
        <w:r w:rsidR="00B7783E">
          <w:rPr>
            <w:noProof/>
            <w:webHidden/>
          </w:rPr>
          <w:instrText xml:space="preserve"> PAGEREF _Toc314595366 \h </w:instrText>
        </w:r>
        <w:r w:rsidR="00B7783E">
          <w:rPr>
            <w:noProof/>
            <w:webHidden/>
          </w:rPr>
        </w:r>
        <w:r w:rsidR="00B7783E">
          <w:rPr>
            <w:noProof/>
            <w:webHidden/>
          </w:rPr>
          <w:fldChar w:fldCharType="separate"/>
        </w:r>
        <w:r w:rsidR="00B7783E">
          <w:rPr>
            <w:noProof/>
            <w:webHidden/>
          </w:rPr>
          <w:t>15</w:t>
        </w:r>
        <w:r w:rsidR="00B7783E">
          <w:rPr>
            <w:noProof/>
            <w:webHidden/>
          </w:rPr>
          <w:fldChar w:fldCharType="end"/>
        </w:r>
      </w:hyperlink>
    </w:p>
    <w:p w14:paraId="767E4D19" w14:textId="77777777" w:rsidR="00B7783E" w:rsidRDefault="00E761A4">
      <w:pPr>
        <w:pStyle w:val="TableofFigures"/>
        <w:tabs>
          <w:tab w:val="right" w:leader="dot" w:pos="9631"/>
        </w:tabs>
        <w:rPr>
          <w:noProof/>
          <w:sz w:val="24"/>
          <w:szCs w:val="24"/>
          <w:lang w:val="en-US"/>
        </w:rPr>
      </w:pPr>
      <w:hyperlink w:anchor="_Toc314595367" w:history="1">
        <w:r w:rsidR="00B7783E" w:rsidRPr="002D0585">
          <w:rPr>
            <w:rStyle w:val="Hyperlink"/>
            <w:noProof/>
          </w:rPr>
          <w:t>Figure 15: &lt;&lt;names&gt;&gt; notation</w:t>
        </w:r>
        <w:r w:rsidR="00B7783E">
          <w:rPr>
            <w:noProof/>
            <w:webHidden/>
          </w:rPr>
          <w:tab/>
        </w:r>
        <w:r w:rsidR="00B7783E">
          <w:rPr>
            <w:noProof/>
            <w:webHidden/>
          </w:rPr>
          <w:fldChar w:fldCharType="begin"/>
        </w:r>
        <w:r w:rsidR="00B7783E">
          <w:rPr>
            <w:noProof/>
            <w:webHidden/>
          </w:rPr>
          <w:instrText xml:space="preserve"> PAGEREF _Toc314595367 \h </w:instrText>
        </w:r>
        <w:r w:rsidR="00B7783E">
          <w:rPr>
            <w:noProof/>
            <w:webHidden/>
          </w:rPr>
        </w:r>
        <w:r w:rsidR="00B7783E">
          <w:rPr>
            <w:noProof/>
            <w:webHidden/>
          </w:rPr>
          <w:fldChar w:fldCharType="separate"/>
        </w:r>
        <w:r w:rsidR="00B7783E">
          <w:rPr>
            <w:noProof/>
            <w:webHidden/>
          </w:rPr>
          <w:t>16</w:t>
        </w:r>
        <w:r w:rsidR="00B7783E">
          <w:rPr>
            <w:noProof/>
            <w:webHidden/>
          </w:rPr>
          <w:fldChar w:fldCharType="end"/>
        </w:r>
      </w:hyperlink>
    </w:p>
    <w:p w14:paraId="6660A806" w14:textId="77777777" w:rsidR="00B7783E" w:rsidRDefault="00E761A4">
      <w:pPr>
        <w:pStyle w:val="TableofFigures"/>
        <w:tabs>
          <w:tab w:val="right" w:leader="dot" w:pos="9631"/>
        </w:tabs>
        <w:rPr>
          <w:noProof/>
          <w:sz w:val="24"/>
          <w:szCs w:val="24"/>
          <w:lang w:val="en-US"/>
        </w:rPr>
      </w:pPr>
      <w:hyperlink w:anchor="_Toc314595368" w:history="1">
        <w:r w:rsidR="00B7783E" w:rsidRPr="002D0585">
          <w:rPr>
            <w:rStyle w:val="Hyperlink"/>
            <w:noProof/>
          </w:rPr>
          <w:t>Figure 16: &lt;&lt;dataType&gt;&gt; notations</w:t>
        </w:r>
        <w:r w:rsidR="00B7783E">
          <w:rPr>
            <w:noProof/>
            <w:webHidden/>
          </w:rPr>
          <w:tab/>
        </w:r>
        <w:r w:rsidR="00B7783E">
          <w:rPr>
            <w:noProof/>
            <w:webHidden/>
          </w:rPr>
          <w:fldChar w:fldCharType="begin"/>
        </w:r>
        <w:r w:rsidR="00B7783E">
          <w:rPr>
            <w:noProof/>
            <w:webHidden/>
          </w:rPr>
          <w:instrText xml:space="preserve"> PAGEREF _Toc314595368 \h </w:instrText>
        </w:r>
        <w:r w:rsidR="00B7783E">
          <w:rPr>
            <w:noProof/>
            <w:webHidden/>
          </w:rPr>
        </w:r>
        <w:r w:rsidR="00B7783E">
          <w:rPr>
            <w:noProof/>
            <w:webHidden/>
          </w:rPr>
          <w:fldChar w:fldCharType="separate"/>
        </w:r>
        <w:r w:rsidR="00B7783E">
          <w:rPr>
            <w:noProof/>
            <w:webHidden/>
          </w:rPr>
          <w:t>17</w:t>
        </w:r>
        <w:r w:rsidR="00B7783E">
          <w:rPr>
            <w:noProof/>
            <w:webHidden/>
          </w:rPr>
          <w:fldChar w:fldCharType="end"/>
        </w:r>
      </w:hyperlink>
    </w:p>
    <w:p w14:paraId="251AD668" w14:textId="77777777" w:rsidR="00B7783E" w:rsidRDefault="00E761A4">
      <w:pPr>
        <w:pStyle w:val="TableofFigures"/>
        <w:tabs>
          <w:tab w:val="right" w:leader="dot" w:pos="9631"/>
        </w:tabs>
        <w:rPr>
          <w:noProof/>
          <w:sz w:val="24"/>
          <w:szCs w:val="24"/>
          <w:lang w:val="en-US"/>
        </w:rPr>
      </w:pPr>
      <w:hyperlink w:anchor="_Toc314595369" w:history="1">
        <w:r w:rsidR="00B7783E" w:rsidRPr="002D0585">
          <w:rPr>
            <w:rStyle w:val="Hyperlink"/>
            <w:noProof/>
          </w:rPr>
          <w:t>Figure 17: Usage example of &lt;&lt;dataType&gt;&gt;</w:t>
        </w:r>
        <w:r w:rsidR="00B7783E">
          <w:rPr>
            <w:noProof/>
            <w:webHidden/>
          </w:rPr>
          <w:tab/>
        </w:r>
        <w:r w:rsidR="00B7783E">
          <w:rPr>
            <w:noProof/>
            <w:webHidden/>
          </w:rPr>
          <w:fldChar w:fldCharType="begin"/>
        </w:r>
        <w:r w:rsidR="00B7783E">
          <w:rPr>
            <w:noProof/>
            <w:webHidden/>
          </w:rPr>
          <w:instrText xml:space="preserve"> PAGEREF _Toc314595369 \h </w:instrText>
        </w:r>
        <w:r w:rsidR="00B7783E">
          <w:rPr>
            <w:noProof/>
            <w:webHidden/>
          </w:rPr>
        </w:r>
        <w:r w:rsidR="00B7783E">
          <w:rPr>
            <w:noProof/>
            <w:webHidden/>
          </w:rPr>
          <w:fldChar w:fldCharType="separate"/>
        </w:r>
        <w:r w:rsidR="00B7783E">
          <w:rPr>
            <w:noProof/>
            <w:webHidden/>
          </w:rPr>
          <w:t>17</w:t>
        </w:r>
        <w:r w:rsidR="00B7783E">
          <w:rPr>
            <w:noProof/>
            <w:webHidden/>
          </w:rPr>
          <w:fldChar w:fldCharType="end"/>
        </w:r>
      </w:hyperlink>
    </w:p>
    <w:p w14:paraId="11A020A9" w14:textId="77777777" w:rsidR="00B7783E" w:rsidRDefault="00E761A4">
      <w:pPr>
        <w:pStyle w:val="TableofFigures"/>
        <w:tabs>
          <w:tab w:val="right" w:leader="dot" w:pos="9631"/>
        </w:tabs>
        <w:rPr>
          <w:noProof/>
          <w:sz w:val="24"/>
          <w:szCs w:val="24"/>
          <w:lang w:val="en-US"/>
        </w:rPr>
      </w:pPr>
      <w:hyperlink w:anchor="_Toc314595370" w:history="1">
        <w:r w:rsidR="00B7783E" w:rsidRPr="002D0585">
          <w:rPr>
            <w:rStyle w:val="Hyperlink"/>
            <w:noProof/>
          </w:rPr>
          <w:t>Figure 18: &lt;&lt;enumeration&gt;&gt; notation</w:t>
        </w:r>
        <w:r w:rsidR="00B7783E">
          <w:rPr>
            <w:noProof/>
            <w:webHidden/>
          </w:rPr>
          <w:tab/>
        </w:r>
        <w:r w:rsidR="00B7783E">
          <w:rPr>
            <w:noProof/>
            <w:webHidden/>
          </w:rPr>
          <w:fldChar w:fldCharType="begin"/>
        </w:r>
        <w:r w:rsidR="00B7783E">
          <w:rPr>
            <w:noProof/>
            <w:webHidden/>
          </w:rPr>
          <w:instrText xml:space="preserve"> PAGEREF _Toc314595370 \h </w:instrText>
        </w:r>
        <w:r w:rsidR="00B7783E">
          <w:rPr>
            <w:noProof/>
            <w:webHidden/>
          </w:rPr>
        </w:r>
        <w:r w:rsidR="00B7783E">
          <w:rPr>
            <w:noProof/>
            <w:webHidden/>
          </w:rPr>
          <w:fldChar w:fldCharType="separate"/>
        </w:r>
        <w:r w:rsidR="00B7783E">
          <w:rPr>
            <w:noProof/>
            <w:webHidden/>
          </w:rPr>
          <w:t>18</w:t>
        </w:r>
        <w:r w:rsidR="00B7783E">
          <w:rPr>
            <w:noProof/>
            <w:webHidden/>
          </w:rPr>
          <w:fldChar w:fldCharType="end"/>
        </w:r>
      </w:hyperlink>
    </w:p>
    <w:p w14:paraId="4711B4CF" w14:textId="77777777" w:rsidR="00B7783E" w:rsidRDefault="00E761A4">
      <w:pPr>
        <w:pStyle w:val="TableofFigures"/>
        <w:tabs>
          <w:tab w:val="right" w:leader="dot" w:pos="9631"/>
        </w:tabs>
        <w:rPr>
          <w:noProof/>
          <w:sz w:val="24"/>
          <w:szCs w:val="24"/>
          <w:lang w:val="en-US"/>
        </w:rPr>
      </w:pPr>
      <w:hyperlink w:anchor="_Toc314595371" w:history="1">
        <w:r w:rsidR="00B7783E" w:rsidRPr="002D0585">
          <w:rPr>
            <w:rStyle w:val="Hyperlink"/>
            <w:noProof/>
          </w:rPr>
          <w:t>Figure 19: Association class notation</w:t>
        </w:r>
        <w:r w:rsidR="00B7783E">
          <w:rPr>
            <w:noProof/>
            <w:webHidden/>
          </w:rPr>
          <w:tab/>
        </w:r>
        <w:r w:rsidR="00B7783E">
          <w:rPr>
            <w:noProof/>
            <w:webHidden/>
          </w:rPr>
          <w:fldChar w:fldCharType="begin"/>
        </w:r>
        <w:r w:rsidR="00B7783E">
          <w:rPr>
            <w:noProof/>
            <w:webHidden/>
          </w:rPr>
          <w:instrText xml:space="preserve"> PAGEREF _Toc314595371 \h </w:instrText>
        </w:r>
        <w:r w:rsidR="00B7783E">
          <w:rPr>
            <w:noProof/>
            <w:webHidden/>
          </w:rPr>
        </w:r>
        <w:r w:rsidR="00B7783E">
          <w:rPr>
            <w:noProof/>
            <w:webHidden/>
          </w:rPr>
          <w:fldChar w:fldCharType="separate"/>
        </w:r>
        <w:r w:rsidR="00B7783E">
          <w:rPr>
            <w:noProof/>
            <w:webHidden/>
          </w:rPr>
          <w:t>19</w:t>
        </w:r>
        <w:r w:rsidR="00B7783E">
          <w:rPr>
            <w:noProof/>
            <w:webHidden/>
          </w:rPr>
          <w:fldChar w:fldCharType="end"/>
        </w:r>
      </w:hyperlink>
    </w:p>
    <w:p w14:paraId="0D5232A2" w14:textId="77777777" w:rsidR="00B7783E" w:rsidRDefault="00E761A4">
      <w:pPr>
        <w:pStyle w:val="TableofFigures"/>
        <w:tabs>
          <w:tab w:val="right" w:leader="dot" w:pos="9631"/>
        </w:tabs>
        <w:rPr>
          <w:noProof/>
          <w:sz w:val="24"/>
          <w:szCs w:val="24"/>
          <w:lang w:val="en-US"/>
        </w:rPr>
      </w:pPr>
      <w:hyperlink w:anchor="_Toc314595372" w:history="1">
        <w:r w:rsidR="00B7783E" w:rsidRPr="002D0585">
          <w:rPr>
            <w:rStyle w:val="Hyperlink"/>
            <w:noProof/>
          </w:rPr>
          <w:t>Figure 20: Abstract class notation</w:t>
        </w:r>
        <w:r w:rsidR="00B7783E">
          <w:rPr>
            <w:noProof/>
            <w:webHidden/>
          </w:rPr>
          <w:tab/>
        </w:r>
        <w:r w:rsidR="00B7783E">
          <w:rPr>
            <w:noProof/>
            <w:webHidden/>
          </w:rPr>
          <w:fldChar w:fldCharType="begin"/>
        </w:r>
        <w:r w:rsidR="00B7783E">
          <w:rPr>
            <w:noProof/>
            <w:webHidden/>
          </w:rPr>
          <w:instrText xml:space="preserve"> PAGEREF _Toc314595372 \h </w:instrText>
        </w:r>
        <w:r w:rsidR="00B7783E">
          <w:rPr>
            <w:noProof/>
            <w:webHidden/>
          </w:rPr>
        </w:r>
        <w:r w:rsidR="00B7783E">
          <w:rPr>
            <w:noProof/>
            <w:webHidden/>
          </w:rPr>
          <w:fldChar w:fldCharType="separate"/>
        </w:r>
        <w:r w:rsidR="00B7783E">
          <w:rPr>
            <w:noProof/>
            <w:webHidden/>
          </w:rPr>
          <w:t>19</w:t>
        </w:r>
        <w:r w:rsidR="00B7783E">
          <w:rPr>
            <w:noProof/>
            <w:webHidden/>
          </w:rPr>
          <w:fldChar w:fldCharType="end"/>
        </w:r>
      </w:hyperlink>
    </w:p>
    <w:p w14:paraId="256D24A1" w14:textId="77777777" w:rsidR="00B7783E" w:rsidRDefault="00E761A4">
      <w:pPr>
        <w:pStyle w:val="TableofFigures"/>
        <w:tabs>
          <w:tab w:val="right" w:leader="dot" w:pos="9631"/>
        </w:tabs>
        <w:rPr>
          <w:noProof/>
          <w:sz w:val="24"/>
          <w:szCs w:val="24"/>
          <w:lang w:val="en-US"/>
        </w:rPr>
      </w:pPr>
      <w:hyperlink w:anchor="_Toc314595373" w:history="1">
        <w:r w:rsidR="00B7783E" w:rsidRPr="002D0585">
          <w:rPr>
            <w:rStyle w:val="Hyperlink"/>
            <w:noProof/>
          </w:rPr>
          <w:t>Figure 21: Various association forms</w:t>
        </w:r>
        <w:r w:rsidR="00B7783E">
          <w:rPr>
            <w:noProof/>
            <w:webHidden/>
          </w:rPr>
          <w:tab/>
        </w:r>
        <w:r w:rsidR="00B7783E">
          <w:rPr>
            <w:noProof/>
            <w:webHidden/>
          </w:rPr>
          <w:fldChar w:fldCharType="begin"/>
        </w:r>
        <w:r w:rsidR="00B7783E">
          <w:rPr>
            <w:noProof/>
            <w:webHidden/>
          </w:rPr>
          <w:instrText xml:space="preserve"> PAGEREF _Toc314595373 \h </w:instrText>
        </w:r>
        <w:r w:rsidR="00B7783E">
          <w:rPr>
            <w:noProof/>
            <w:webHidden/>
          </w:rPr>
        </w:r>
        <w:r w:rsidR="00B7783E">
          <w:rPr>
            <w:noProof/>
            <w:webHidden/>
          </w:rPr>
          <w:fldChar w:fldCharType="separate"/>
        </w:r>
        <w:r w:rsidR="00B7783E">
          <w:rPr>
            <w:noProof/>
            <w:webHidden/>
          </w:rPr>
          <w:t>22</w:t>
        </w:r>
        <w:r w:rsidR="00B7783E">
          <w:rPr>
            <w:noProof/>
            <w:webHidden/>
          </w:rPr>
          <w:fldChar w:fldCharType="end"/>
        </w:r>
      </w:hyperlink>
    </w:p>
    <w:p w14:paraId="6722FBAB" w14:textId="77777777" w:rsidR="00B7783E" w:rsidRDefault="00E761A4">
      <w:pPr>
        <w:pStyle w:val="TableofFigures"/>
        <w:tabs>
          <w:tab w:val="right" w:leader="dot" w:pos="9631"/>
        </w:tabs>
        <w:rPr>
          <w:noProof/>
          <w:sz w:val="24"/>
          <w:szCs w:val="24"/>
          <w:lang w:val="en-US"/>
        </w:rPr>
      </w:pPr>
      <w:hyperlink w:anchor="_Toc314595374" w:history="1">
        <w:r w:rsidR="00B7783E" w:rsidRPr="002D0585">
          <w:rPr>
            <w:rStyle w:val="Hyperlink"/>
            <w:noProof/>
          </w:rPr>
          <w:t>Figure 22: Instance view of "intervening class"</w:t>
        </w:r>
        <w:r w:rsidR="00B7783E">
          <w:rPr>
            <w:noProof/>
            <w:webHidden/>
          </w:rPr>
          <w:tab/>
        </w:r>
        <w:r w:rsidR="00B7783E">
          <w:rPr>
            <w:noProof/>
            <w:webHidden/>
          </w:rPr>
          <w:fldChar w:fldCharType="begin"/>
        </w:r>
        <w:r w:rsidR="00B7783E">
          <w:rPr>
            <w:noProof/>
            <w:webHidden/>
          </w:rPr>
          <w:instrText xml:space="preserve"> PAGEREF _Toc314595374 \h </w:instrText>
        </w:r>
        <w:r w:rsidR="00B7783E">
          <w:rPr>
            <w:noProof/>
            <w:webHidden/>
          </w:rPr>
        </w:r>
        <w:r w:rsidR="00B7783E">
          <w:rPr>
            <w:noProof/>
            <w:webHidden/>
          </w:rPr>
          <w:fldChar w:fldCharType="separate"/>
        </w:r>
        <w:r w:rsidR="00B7783E">
          <w:rPr>
            <w:noProof/>
            <w:webHidden/>
          </w:rPr>
          <w:t>23</w:t>
        </w:r>
        <w:r w:rsidR="00B7783E">
          <w:rPr>
            <w:noProof/>
            <w:webHidden/>
          </w:rPr>
          <w:fldChar w:fldCharType="end"/>
        </w:r>
      </w:hyperlink>
    </w:p>
    <w:p w14:paraId="441DBE64" w14:textId="77777777" w:rsidR="00B7783E" w:rsidRDefault="00E761A4">
      <w:pPr>
        <w:pStyle w:val="TableofFigures"/>
        <w:tabs>
          <w:tab w:val="right" w:leader="dot" w:pos="9631"/>
        </w:tabs>
        <w:rPr>
          <w:noProof/>
          <w:sz w:val="24"/>
          <w:szCs w:val="24"/>
          <w:lang w:val="en-US"/>
        </w:rPr>
      </w:pPr>
      <w:hyperlink w:anchor="_Toc314595375" w:history="1">
        <w:r w:rsidR="00B7783E" w:rsidRPr="002D0585">
          <w:rPr>
            <w:rStyle w:val="Hyperlink"/>
            <w:noProof/>
          </w:rPr>
          <w:t>Figure 23: SNC intervening in TP-TP relationship</w:t>
        </w:r>
        <w:r w:rsidR="00B7783E">
          <w:rPr>
            <w:noProof/>
            <w:webHidden/>
          </w:rPr>
          <w:tab/>
        </w:r>
        <w:r w:rsidR="00B7783E">
          <w:rPr>
            <w:noProof/>
            <w:webHidden/>
          </w:rPr>
          <w:fldChar w:fldCharType="begin"/>
        </w:r>
        <w:r w:rsidR="00B7783E">
          <w:rPr>
            <w:noProof/>
            <w:webHidden/>
          </w:rPr>
          <w:instrText xml:space="preserve"> PAGEREF _Toc314595375 \h </w:instrText>
        </w:r>
        <w:r w:rsidR="00B7783E">
          <w:rPr>
            <w:noProof/>
            <w:webHidden/>
          </w:rPr>
        </w:r>
        <w:r w:rsidR="00B7783E">
          <w:rPr>
            <w:noProof/>
            <w:webHidden/>
          </w:rPr>
          <w:fldChar w:fldCharType="separate"/>
        </w:r>
        <w:r w:rsidR="00B7783E">
          <w:rPr>
            <w:noProof/>
            <w:webHidden/>
          </w:rPr>
          <w:t>24</w:t>
        </w:r>
        <w:r w:rsidR="00B7783E">
          <w:rPr>
            <w:noProof/>
            <w:webHidden/>
          </w:rPr>
          <w:fldChar w:fldCharType="end"/>
        </w:r>
      </w:hyperlink>
    </w:p>
    <w:p w14:paraId="441DD20D" w14:textId="77777777" w:rsidR="00B7783E" w:rsidRDefault="00E761A4">
      <w:pPr>
        <w:pStyle w:val="TableofFigures"/>
        <w:tabs>
          <w:tab w:val="right" w:leader="dot" w:pos="9631"/>
        </w:tabs>
        <w:rPr>
          <w:noProof/>
          <w:sz w:val="24"/>
          <w:szCs w:val="24"/>
          <w:lang w:val="en-US"/>
        </w:rPr>
      </w:pPr>
      <w:hyperlink w:anchor="_Toc314595376" w:history="1">
        <w:r w:rsidR="00B7783E" w:rsidRPr="002D0585">
          <w:rPr>
            <w:rStyle w:val="Hyperlink"/>
            <w:noProof/>
          </w:rPr>
          <w:t>Figure 24: Complex relationship interrelationships</w:t>
        </w:r>
        <w:r w:rsidR="00B7783E">
          <w:rPr>
            <w:noProof/>
            <w:webHidden/>
          </w:rPr>
          <w:tab/>
        </w:r>
        <w:r w:rsidR="00B7783E">
          <w:rPr>
            <w:noProof/>
            <w:webHidden/>
          </w:rPr>
          <w:fldChar w:fldCharType="begin"/>
        </w:r>
        <w:r w:rsidR="00B7783E">
          <w:rPr>
            <w:noProof/>
            <w:webHidden/>
          </w:rPr>
          <w:instrText xml:space="preserve"> PAGEREF _Toc314595376 \h </w:instrText>
        </w:r>
        <w:r w:rsidR="00B7783E">
          <w:rPr>
            <w:noProof/>
            <w:webHidden/>
          </w:rPr>
        </w:r>
        <w:r w:rsidR="00B7783E">
          <w:rPr>
            <w:noProof/>
            <w:webHidden/>
          </w:rPr>
          <w:fldChar w:fldCharType="separate"/>
        </w:r>
        <w:r w:rsidR="00B7783E">
          <w:rPr>
            <w:noProof/>
            <w:webHidden/>
          </w:rPr>
          <w:t>24</w:t>
        </w:r>
        <w:r w:rsidR="00B7783E">
          <w:rPr>
            <w:noProof/>
            <w:webHidden/>
          </w:rPr>
          <w:fldChar w:fldCharType="end"/>
        </w:r>
      </w:hyperlink>
    </w:p>
    <w:p w14:paraId="471020C0" w14:textId="77777777" w:rsidR="00B7783E" w:rsidRDefault="00E761A4">
      <w:pPr>
        <w:pStyle w:val="TableofFigures"/>
        <w:tabs>
          <w:tab w:val="right" w:leader="dot" w:pos="9631"/>
        </w:tabs>
        <w:rPr>
          <w:noProof/>
          <w:sz w:val="24"/>
          <w:szCs w:val="24"/>
          <w:lang w:val="en-US"/>
        </w:rPr>
      </w:pPr>
      <w:hyperlink w:anchor="_Toc314595377" w:history="1">
        <w:r w:rsidR="00B7783E" w:rsidRPr="002D0585">
          <w:rPr>
            <w:rStyle w:val="Hyperlink"/>
            <w:noProof/>
          </w:rPr>
          <w:t>Figure 25: Highlighting the boundary between transport and non-transport domains</w:t>
        </w:r>
        <w:r w:rsidR="00B7783E">
          <w:rPr>
            <w:noProof/>
            <w:webHidden/>
          </w:rPr>
          <w:tab/>
        </w:r>
        <w:r w:rsidR="00B7783E">
          <w:rPr>
            <w:noProof/>
            <w:webHidden/>
          </w:rPr>
          <w:fldChar w:fldCharType="begin"/>
        </w:r>
        <w:r w:rsidR="00B7783E">
          <w:rPr>
            <w:noProof/>
            <w:webHidden/>
          </w:rPr>
          <w:instrText xml:space="preserve"> PAGEREF _Toc314595377 \h </w:instrText>
        </w:r>
        <w:r w:rsidR="00B7783E">
          <w:rPr>
            <w:noProof/>
            <w:webHidden/>
          </w:rPr>
        </w:r>
        <w:r w:rsidR="00B7783E">
          <w:rPr>
            <w:noProof/>
            <w:webHidden/>
          </w:rPr>
          <w:fldChar w:fldCharType="separate"/>
        </w:r>
        <w:r w:rsidR="00B7783E">
          <w:rPr>
            <w:noProof/>
            <w:webHidden/>
          </w:rPr>
          <w:t>25</w:t>
        </w:r>
        <w:r w:rsidR="00B7783E">
          <w:rPr>
            <w:noProof/>
            <w:webHidden/>
          </w:rPr>
          <w:fldChar w:fldCharType="end"/>
        </w:r>
      </w:hyperlink>
    </w:p>
    <w:p w14:paraId="50C55265" w14:textId="77777777" w:rsidR="00B7783E" w:rsidRDefault="00E761A4">
      <w:pPr>
        <w:pStyle w:val="TableofFigures"/>
        <w:tabs>
          <w:tab w:val="right" w:leader="dot" w:pos="9631"/>
        </w:tabs>
        <w:rPr>
          <w:noProof/>
          <w:sz w:val="24"/>
          <w:szCs w:val="24"/>
          <w:lang w:val="en-US"/>
        </w:rPr>
      </w:pPr>
      <w:hyperlink w:anchor="_Toc314595378" w:history="1">
        <w:r w:rsidR="00B7783E" w:rsidRPr="002D0585">
          <w:rPr>
            <w:rStyle w:val="Hyperlink"/>
            <w:noProof/>
          </w:rPr>
          <w:t>Figure 26: &lt;&lt;ProxyClass&gt;&gt; Notation Example A.1</w:t>
        </w:r>
        <w:r w:rsidR="00B7783E">
          <w:rPr>
            <w:noProof/>
            <w:webHidden/>
          </w:rPr>
          <w:tab/>
        </w:r>
        <w:r w:rsidR="00B7783E">
          <w:rPr>
            <w:noProof/>
            <w:webHidden/>
          </w:rPr>
          <w:fldChar w:fldCharType="begin"/>
        </w:r>
        <w:r w:rsidR="00B7783E">
          <w:rPr>
            <w:noProof/>
            <w:webHidden/>
          </w:rPr>
          <w:instrText xml:space="preserve"> PAGEREF _Toc314595378 \h </w:instrText>
        </w:r>
        <w:r w:rsidR="00B7783E">
          <w:rPr>
            <w:noProof/>
            <w:webHidden/>
          </w:rPr>
        </w:r>
        <w:r w:rsidR="00B7783E">
          <w:rPr>
            <w:noProof/>
            <w:webHidden/>
          </w:rPr>
          <w:fldChar w:fldCharType="separate"/>
        </w:r>
        <w:r w:rsidR="00B7783E">
          <w:rPr>
            <w:noProof/>
            <w:webHidden/>
          </w:rPr>
          <w:t>27</w:t>
        </w:r>
        <w:r w:rsidR="00B7783E">
          <w:rPr>
            <w:noProof/>
            <w:webHidden/>
          </w:rPr>
          <w:fldChar w:fldCharType="end"/>
        </w:r>
      </w:hyperlink>
    </w:p>
    <w:p w14:paraId="3CF6D511" w14:textId="77777777" w:rsidR="00B7783E" w:rsidRDefault="00E761A4">
      <w:pPr>
        <w:pStyle w:val="TableofFigures"/>
        <w:tabs>
          <w:tab w:val="right" w:leader="dot" w:pos="9631"/>
        </w:tabs>
        <w:rPr>
          <w:noProof/>
          <w:sz w:val="24"/>
          <w:szCs w:val="24"/>
          <w:lang w:val="en-US"/>
        </w:rPr>
      </w:pPr>
      <w:hyperlink w:anchor="_Toc314595379" w:history="1">
        <w:r w:rsidR="00B7783E" w:rsidRPr="002D0585">
          <w:rPr>
            <w:rStyle w:val="Hyperlink"/>
            <w:noProof/>
          </w:rPr>
          <w:t>Figure 27: &lt;&lt;ProxyClass&gt;&gt; Notation Example A.2</w:t>
        </w:r>
        <w:r w:rsidR="00B7783E">
          <w:rPr>
            <w:noProof/>
            <w:webHidden/>
          </w:rPr>
          <w:tab/>
        </w:r>
        <w:r w:rsidR="00B7783E">
          <w:rPr>
            <w:noProof/>
            <w:webHidden/>
          </w:rPr>
          <w:fldChar w:fldCharType="begin"/>
        </w:r>
        <w:r w:rsidR="00B7783E">
          <w:rPr>
            <w:noProof/>
            <w:webHidden/>
          </w:rPr>
          <w:instrText xml:space="preserve"> PAGEREF _Toc314595379 \h </w:instrText>
        </w:r>
        <w:r w:rsidR="00B7783E">
          <w:rPr>
            <w:noProof/>
            <w:webHidden/>
          </w:rPr>
        </w:r>
        <w:r w:rsidR="00B7783E">
          <w:rPr>
            <w:noProof/>
            <w:webHidden/>
          </w:rPr>
          <w:fldChar w:fldCharType="separate"/>
        </w:r>
        <w:r w:rsidR="00B7783E">
          <w:rPr>
            <w:noProof/>
            <w:webHidden/>
          </w:rPr>
          <w:t>28</w:t>
        </w:r>
        <w:r w:rsidR="00B7783E">
          <w:rPr>
            <w:noProof/>
            <w:webHidden/>
          </w:rPr>
          <w:fldChar w:fldCharType="end"/>
        </w:r>
      </w:hyperlink>
    </w:p>
    <w:p w14:paraId="6458C7FD" w14:textId="77777777" w:rsidR="00B7783E" w:rsidRDefault="00B7783E" w:rsidP="001F733F">
      <w:pPr>
        <w:spacing w:after="0"/>
        <w:rPr>
          <w:noProof/>
        </w:rPr>
      </w:pPr>
      <w:r>
        <w:rPr>
          <w:noProof/>
        </w:rPr>
        <w:fldChar w:fldCharType="end"/>
      </w:r>
    </w:p>
    <w:p w14:paraId="3CFD1472" w14:textId="77777777" w:rsidR="00B7783E" w:rsidRDefault="00B7783E" w:rsidP="00CE34BA">
      <w:pPr>
        <w:rPr>
          <w:rFonts w:ascii="Arial" w:hAnsi="Arial" w:cs="Arial"/>
          <w:sz w:val="36"/>
          <w:szCs w:val="36"/>
        </w:rPr>
      </w:pPr>
    </w:p>
    <w:p w14:paraId="54062398" w14:textId="77777777" w:rsidR="00B7783E" w:rsidRDefault="00B7783E" w:rsidP="00CE34BA">
      <w:pPr>
        <w:rPr>
          <w:rFonts w:ascii="Arial" w:hAnsi="Arial" w:cs="Arial"/>
          <w:sz w:val="36"/>
          <w:szCs w:val="36"/>
        </w:rPr>
      </w:pPr>
      <w:r>
        <w:rPr>
          <w:rFonts w:ascii="Arial" w:hAnsi="Arial" w:cs="Arial"/>
          <w:sz w:val="36"/>
          <w:szCs w:val="36"/>
        </w:rPr>
        <w:br w:type="page"/>
      </w:r>
      <w:r>
        <w:rPr>
          <w:rFonts w:ascii="Arial" w:hAnsi="Arial" w:cs="Arial"/>
          <w:sz w:val="36"/>
          <w:szCs w:val="36"/>
        </w:rPr>
        <w:lastRenderedPageBreak/>
        <w:t>Tables</w:t>
      </w:r>
    </w:p>
    <w:p w14:paraId="0A905151" w14:textId="77777777" w:rsidR="00B7783E" w:rsidRDefault="00B7783E">
      <w:pPr>
        <w:pStyle w:val="TableofFigures"/>
        <w:tabs>
          <w:tab w:val="right" w:leader="dot" w:pos="9631"/>
        </w:tabs>
        <w:rPr>
          <w:noProof/>
          <w:sz w:val="24"/>
          <w:szCs w:val="24"/>
          <w:lang w:val="en-US"/>
        </w:rPr>
      </w:pPr>
      <w:r>
        <w:rPr>
          <w:rFonts w:ascii="Arial" w:hAnsi="Arial" w:cs="Arial"/>
          <w:sz w:val="36"/>
          <w:szCs w:val="36"/>
        </w:rPr>
        <w:fldChar w:fldCharType="begin"/>
      </w:r>
      <w:r>
        <w:rPr>
          <w:rFonts w:ascii="Arial" w:hAnsi="Arial" w:cs="Arial"/>
          <w:sz w:val="36"/>
          <w:szCs w:val="36"/>
        </w:rPr>
        <w:instrText xml:space="preserve"> TOC \h \z \c "Table" </w:instrText>
      </w:r>
      <w:r>
        <w:rPr>
          <w:rFonts w:ascii="Arial" w:hAnsi="Arial" w:cs="Arial"/>
          <w:sz w:val="36"/>
          <w:szCs w:val="36"/>
        </w:rPr>
        <w:fldChar w:fldCharType="separate"/>
      </w:r>
      <w:hyperlink w:anchor="_Toc314595380" w:history="1">
        <w:r w:rsidRPr="004927D4">
          <w:rPr>
            <w:rStyle w:val="Hyperlink"/>
            <w:i/>
            <w:noProof/>
          </w:rPr>
          <w:t>Table 1: Attribute properties</w:t>
        </w:r>
        <w:r>
          <w:rPr>
            <w:noProof/>
            <w:webHidden/>
          </w:rPr>
          <w:tab/>
        </w:r>
        <w:r>
          <w:rPr>
            <w:noProof/>
            <w:webHidden/>
          </w:rPr>
          <w:fldChar w:fldCharType="begin"/>
        </w:r>
        <w:r>
          <w:rPr>
            <w:noProof/>
            <w:webHidden/>
          </w:rPr>
          <w:instrText xml:space="preserve"> PAGEREF _Toc314595380 \h </w:instrText>
        </w:r>
        <w:r>
          <w:rPr>
            <w:noProof/>
            <w:webHidden/>
          </w:rPr>
        </w:r>
        <w:r>
          <w:rPr>
            <w:noProof/>
            <w:webHidden/>
          </w:rPr>
          <w:fldChar w:fldCharType="separate"/>
        </w:r>
        <w:r>
          <w:rPr>
            <w:noProof/>
            <w:webHidden/>
          </w:rPr>
          <w:t>8</w:t>
        </w:r>
        <w:r>
          <w:rPr>
            <w:noProof/>
            <w:webHidden/>
          </w:rPr>
          <w:fldChar w:fldCharType="end"/>
        </w:r>
      </w:hyperlink>
    </w:p>
    <w:p w14:paraId="5D8C54C2" w14:textId="77777777" w:rsidR="00B7783E" w:rsidRDefault="00E761A4">
      <w:pPr>
        <w:pStyle w:val="TableofFigures"/>
        <w:tabs>
          <w:tab w:val="right" w:leader="dot" w:pos="9631"/>
        </w:tabs>
        <w:rPr>
          <w:noProof/>
          <w:sz w:val="24"/>
          <w:szCs w:val="24"/>
          <w:lang w:val="en-US"/>
        </w:rPr>
      </w:pPr>
      <w:hyperlink w:anchor="_Toc314595381" w:history="1">
        <w:r w:rsidR="00B7783E" w:rsidRPr="004927D4">
          <w:rPr>
            <w:rStyle w:val="Hyperlink"/>
            <w:i/>
            <w:noProof/>
          </w:rPr>
          <w:t>Table 2: Multiplicity-string examples</w:t>
        </w:r>
        <w:r w:rsidR="00B7783E">
          <w:rPr>
            <w:noProof/>
            <w:webHidden/>
          </w:rPr>
          <w:tab/>
        </w:r>
        <w:r w:rsidR="00B7783E">
          <w:rPr>
            <w:noProof/>
            <w:webHidden/>
          </w:rPr>
          <w:fldChar w:fldCharType="begin"/>
        </w:r>
        <w:r w:rsidR="00B7783E">
          <w:rPr>
            <w:noProof/>
            <w:webHidden/>
          </w:rPr>
          <w:instrText xml:space="preserve"> PAGEREF _Toc314595381 \h </w:instrText>
        </w:r>
        <w:r w:rsidR="00B7783E">
          <w:rPr>
            <w:noProof/>
            <w:webHidden/>
          </w:rPr>
        </w:r>
        <w:r w:rsidR="00B7783E">
          <w:rPr>
            <w:noProof/>
            <w:webHidden/>
          </w:rPr>
          <w:fldChar w:fldCharType="separate"/>
        </w:r>
        <w:r w:rsidR="00B7783E">
          <w:rPr>
            <w:noProof/>
            <w:webHidden/>
          </w:rPr>
          <w:t>12</w:t>
        </w:r>
        <w:r w:rsidR="00B7783E">
          <w:rPr>
            <w:noProof/>
            <w:webHidden/>
          </w:rPr>
          <w:fldChar w:fldCharType="end"/>
        </w:r>
      </w:hyperlink>
    </w:p>
    <w:p w14:paraId="6B9C897D" w14:textId="77777777" w:rsidR="00B7783E" w:rsidRDefault="00E761A4">
      <w:pPr>
        <w:pStyle w:val="TableofFigures"/>
        <w:tabs>
          <w:tab w:val="right" w:leader="dot" w:pos="9631"/>
        </w:tabs>
        <w:rPr>
          <w:noProof/>
          <w:sz w:val="24"/>
          <w:szCs w:val="24"/>
          <w:lang w:val="en-US"/>
        </w:rPr>
      </w:pPr>
      <w:hyperlink w:anchor="_Toc314595382" w:history="1">
        <w:r w:rsidR="00B7783E" w:rsidRPr="004927D4">
          <w:rPr>
            <w:rStyle w:val="Hyperlink"/>
            <w:i/>
            <w:noProof/>
          </w:rPr>
          <w:t xml:space="preserve">Table 3: </w:t>
        </w:r>
        <w:r w:rsidR="00B7783E" w:rsidRPr="004927D4">
          <w:rPr>
            <w:rStyle w:val="Hyperlink"/>
            <w:rFonts w:ascii="Arial" w:hAnsi="Arial" w:cs="Arial"/>
            <w:i/>
            <w:noProof/>
          </w:rPr>
          <w:t>&lt;&lt;</w:t>
        </w:r>
        <w:r w:rsidR="00B7783E" w:rsidRPr="004927D4">
          <w:rPr>
            <w:rStyle w:val="Hyperlink"/>
            <w:rFonts w:ascii="Courier New" w:hAnsi="Courier New" w:cs="Courier New"/>
            <w:i/>
            <w:noProof/>
          </w:rPr>
          <w:t>InformationObjectClass</w:t>
        </w:r>
        <w:r w:rsidR="00B7783E" w:rsidRPr="004927D4">
          <w:rPr>
            <w:rStyle w:val="Hyperlink"/>
            <w:rFonts w:ascii="Arial" w:hAnsi="Arial" w:cs="Arial"/>
            <w:i/>
            <w:noProof/>
          </w:rPr>
          <w:t xml:space="preserve">&gt;&gt; </w:t>
        </w:r>
        <w:r w:rsidR="00B7783E" w:rsidRPr="004927D4">
          <w:rPr>
            <w:rStyle w:val="Hyperlink"/>
            <w:i/>
            <w:noProof/>
          </w:rPr>
          <w:t>properties</w:t>
        </w:r>
        <w:r w:rsidR="00B7783E">
          <w:rPr>
            <w:noProof/>
            <w:webHidden/>
          </w:rPr>
          <w:tab/>
        </w:r>
        <w:r w:rsidR="00B7783E">
          <w:rPr>
            <w:noProof/>
            <w:webHidden/>
          </w:rPr>
          <w:fldChar w:fldCharType="begin"/>
        </w:r>
        <w:r w:rsidR="00B7783E">
          <w:rPr>
            <w:noProof/>
            <w:webHidden/>
          </w:rPr>
          <w:instrText xml:space="preserve"> PAGEREF _Toc314595382 \h </w:instrText>
        </w:r>
        <w:r w:rsidR="00B7783E">
          <w:rPr>
            <w:noProof/>
            <w:webHidden/>
          </w:rPr>
        </w:r>
        <w:r w:rsidR="00B7783E">
          <w:rPr>
            <w:noProof/>
            <w:webHidden/>
          </w:rPr>
          <w:fldChar w:fldCharType="separate"/>
        </w:r>
        <w:r w:rsidR="00B7783E">
          <w:rPr>
            <w:noProof/>
            <w:webHidden/>
          </w:rPr>
          <w:t>15</w:t>
        </w:r>
        <w:r w:rsidR="00B7783E">
          <w:rPr>
            <w:noProof/>
            <w:webHidden/>
          </w:rPr>
          <w:fldChar w:fldCharType="end"/>
        </w:r>
      </w:hyperlink>
    </w:p>
    <w:p w14:paraId="6F5379A4" w14:textId="77777777" w:rsidR="00B7783E" w:rsidRDefault="00E761A4">
      <w:pPr>
        <w:pStyle w:val="TableofFigures"/>
        <w:tabs>
          <w:tab w:val="right" w:leader="dot" w:pos="9631"/>
        </w:tabs>
        <w:rPr>
          <w:noProof/>
          <w:sz w:val="24"/>
          <w:szCs w:val="24"/>
          <w:lang w:val="en-US"/>
        </w:rPr>
      </w:pPr>
      <w:hyperlink w:anchor="_Toc314595383" w:history="1">
        <w:r w:rsidR="00B7783E" w:rsidRPr="004927D4">
          <w:rPr>
            <w:rStyle w:val="Hyperlink"/>
            <w:i/>
            <w:iCs/>
            <w:noProof/>
          </w:rPr>
          <w:t>Table 4: UML defined data types</w:t>
        </w:r>
        <w:r w:rsidR="00B7783E">
          <w:rPr>
            <w:noProof/>
            <w:webHidden/>
          </w:rPr>
          <w:tab/>
        </w:r>
        <w:r w:rsidR="00B7783E">
          <w:rPr>
            <w:noProof/>
            <w:webHidden/>
          </w:rPr>
          <w:fldChar w:fldCharType="begin"/>
        </w:r>
        <w:r w:rsidR="00B7783E">
          <w:rPr>
            <w:noProof/>
            <w:webHidden/>
          </w:rPr>
          <w:instrText xml:space="preserve"> PAGEREF _Toc314595383 \h </w:instrText>
        </w:r>
        <w:r w:rsidR="00B7783E">
          <w:rPr>
            <w:noProof/>
            <w:webHidden/>
          </w:rPr>
        </w:r>
        <w:r w:rsidR="00B7783E">
          <w:rPr>
            <w:noProof/>
            <w:webHidden/>
          </w:rPr>
          <w:fldChar w:fldCharType="separate"/>
        </w:r>
        <w:r w:rsidR="00B7783E">
          <w:rPr>
            <w:noProof/>
            <w:webHidden/>
          </w:rPr>
          <w:t>20</w:t>
        </w:r>
        <w:r w:rsidR="00B7783E">
          <w:rPr>
            <w:noProof/>
            <w:webHidden/>
          </w:rPr>
          <w:fldChar w:fldCharType="end"/>
        </w:r>
      </w:hyperlink>
    </w:p>
    <w:p w14:paraId="706E84E2" w14:textId="77777777" w:rsidR="00B7783E" w:rsidRDefault="00E761A4">
      <w:pPr>
        <w:pStyle w:val="TableofFigures"/>
        <w:tabs>
          <w:tab w:val="right" w:leader="dot" w:pos="9631"/>
        </w:tabs>
        <w:rPr>
          <w:noProof/>
          <w:sz w:val="24"/>
          <w:szCs w:val="24"/>
          <w:lang w:val="en-US"/>
        </w:rPr>
      </w:pPr>
      <w:hyperlink w:anchor="_Toc314595384" w:history="1">
        <w:r w:rsidR="00B7783E" w:rsidRPr="004927D4">
          <w:rPr>
            <w:rStyle w:val="Hyperlink"/>
            <w:i/>
            <w:iCs/>
            <w:noProof/>
          </w:rPr>
          <w:t>Table 5: Non-UML defined data types</w:t>
        </w:r>
        <w:r w:rsidR="00B7783E">
          <w:rPr>
            <w:noProof/>
            <w:webHidden/>
          </w:rPr>
          <w:tab/>
        </w:r>
        <w:r w:rsidR="00B7783E">
          <w:rPr>
            <w:noProof/>
            <w:webHidden/>
          </w:rPr>
          <w:fldChar w:fldCharType="begin"/>
        </w:r>
        <w:r w:rsidR="00B7783E">
          <w:rPr>
            <w:noProof/>
            <w:webHidden/>
          </w:rPr>
          <w:instrText xml:space="preserve"> PAGEREF _Toc314595384 \h </w:instrText>
        </w:r>
        <w:r w:rsidR="00B7783E">
          <w:rPr>
            <w:noProof/>
            <w:webHidden/>
          </w:rPr>
        </w:r>
        <w:r w:rsidR="00B7783E">
          <w:rPr>
            <w:noProof/>
            <w:webHidden/>
          </w:rPr>
          <w:fldChar w:fldCharType="separate"/>
        </w:r>
        <w:r w:rsidR="00B7783E">
          <w:rPr>
            <w:noProof/>
            <w:webHidden/>
          </w:rPr>
          <w:t>20</w:t>
        </w:r>
        <w:r w:rsidR="00B7783E">
          <w:rPr>
            <w:noProof/>
            <w:webHidden/>
          </w:rPr>
          <w:fldChar w:fldCharType="end"/>
        </w:r>
      </w:hyperlink>
    </w:p>
    <w:p w14:paraId="5AECB920" w14:textId="77777777" w:rsidR="00B7783E" w:rsidRPr="00B23B1F" w:rsidRDefault="00B7783E" w:rsidP="00CE34BA">
      <w:pPr>
        <w:rPr>
          <w:rFonts w:ascii="Arial" w:hAnsi="Arial" w:cs="Arial"/>
          <w:sz w:val="36"/>
          <w:szCs w:val="36"/>
        </w:rPr>
      </w:pPr>
      <w:r>
        <w:rPr>
          <w:rFonts w:ascii="Arial" w:hAnsi="Arial" w:cs="Arial"/>
          <w:sz w:val="36"/>
          <w:szCs w:val="36"/>
        </w:rPr>
        <w:fldChar w:fldCharType="end"/>
      </w:r>
    </w:p>
    <w:p w14:paraId="4686F789" w14:textId="77777777" w:rsidR="00B7783E" w:rsidRDefault="00B7783E" w:rsidP="002B1EBC">
      <w:pPr>
        <w:rPr>
          <w:noProof/>
        </w:rPr>
      </w:pPr>
      <w:r>
        <w:rPr>
          <w:noProof/>
        </w:rPr>
        <w:br w:type="page"/>
      </w:r>
    </w:p>
    <w:p w14:paraId="42D326B9" w14:textId="77777777" w:rsidR="00B7783E" w:rsidRPr="008043F7" w:rsidRDefault="00B7783E" w:rsidP="0074525B">
      <w:pPr>
        <w:pStyle w:val="Heading1"/>
        <w:numPr>
          <w:ilvl w:val="0"/>
          <w:numId w:val="11"/>
        </w:numPr>
        <w:tabs>
          <w:tab w:val="clear" w:pos="720"/>
        </w:tabs>
      </w:pPr>
      <w:bookmarkStart w:id="4" w:name="_Toc311121634"/>
      <w:bookmarkStart w:id="5" w:name="_Toc314595312"/>
      <w:r>
        <w:t>Scope</w:t>
      </w:r>
      <w:bookmarkEnd w:id="4"/>
      <w:bookmarkEnd w:id="5"/>
    </w:p>
    <w:p w14:paraId="39816CE3" w14:textId="77777777" w:rsidR="00B7783E" w:rsidRPr="008043F7" w:rsidRDefault="00B7783E" w:rsidP="00D25B88">
      <w:r>
        <w:t>The JWG on Model Alignment work</w:t>
      </w:r>
      <w:r w:rsidRPr="008043F7">
        <w:t xml:space="preserve"> has chosen UML to capture behaviour</w:t>
      </w:r>
      <w:r>
        <w:t xml:space="preserve"> of systems/entities under management</w:t>
      </w:r>
      <w:r w:rsidRPr="008043F7">
        <w:t>.</w:t>
      </w:r>
    </w:p>
    <w:p w14:paraId="353B0699" w14:textId="77777777" w:rsidR="00B7783E" w:rsidRPr="008043F7" w:rsidRDefault="00B7783E"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14:paraId="3478F606" w14:textId="77777777" w:rsidR="00B7783E" w:rsidRPr="008043F7" w:rsidRDefault="00B7783E"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necessary.</w:t>
      </w:r>
    </w:p>
    <w:p w14:paraId="1F8300E0" w14:textId="77777777" w:rsidR="00B7783E" w:rsidRPr="008043F7" w:rsidRDefault="00B7783E" w:rsidP="0074525B">
      <w:pPr>
        <w:pStyle w:val="Heading1"/>
        <w:numPr>
          <w:ilvl w:val="0"/>
          <w:numId w:val="11"/>
        </w:numPr>
        <w:tabs>
          <w:tab w:val="clear" w:pos="720"/>
        </w:tabs>
      </w:pPr>
      <w:bookmarkStart w:id="6" w:name="_Ref309655516"/>
      <w:bookmarkStart w:id="7" w:name="_Toc311121635"/>
      <w:bookmarkStart w:id="8" w:name="_Toc314595313"/>
      <w:bookmarkStart w:id="9" w:name="_Toc303068540"/>
      <w:r w:rsidRPr="008043F7">
        <w:t>References</w:t>
      </w:r>
      <w:bookmarkEnd w:id="6"/>
      <w:bookmarkEnd w:id="7"/>
      <w:bookmarkEnd w:id="8"/>
    </w:p>
    <w:p w14:paraId="7FC549CB" w14:textId="77777777" w:rsidR="00B7783E" w:rsidRDefault="00B7783E" w:rsidP="00BD4C5D">
      <w:pPr>
        <w:pStyle w:val="Auflistung"/>
        <w:tabs>
          <w:tab w:val="clear" w:pos="0"/>
          <w:tab w:val="num" w:pos="567"/>
        </w:tabs>
        <w:ind w:hanging="425"/>
      </w:pPr>
      <w:bookmarkStart w:id="10" w:name="_Ref309642232"/>
      <w:r w:rsidRPr="00ED5736">
        <w:t>OMG Unified Modelling Language (OMG UML), Infrastructure, Version 2.3.</w:t>
      </w:r>
      <w:bookmarkEnd w:id="10"/>
    </w:p>
    <w:p w14:paraId="4EACE855" w14:textId="77777777" w:rsidR="00B7783E" w:rsidRDefault="00B7783E" w:rsidP="00BD4C5D">
      <w:pPr>
        <w:pStyle w:val="Auflistung"/>
        <w:tabs>
          <w:tab w:val="clear" w:pos="0"/>
          <w:tab w:val="num" w:pos="567"/>
        </w:tabs>
        <w:ind w:hanging="425"/>
      </w:pPr>
      <w:bookmarkStart w:id="11" w:name="_Ref309642245"/>
      <w:r w:rsidRPr="00ED5736">
        <w:t>OMG Unified Modelling Language (OMG UML), Superstructure, Version 2.3.</w:t>
      </w:r>
      <w:bookmarkEnd w:id="11"/>
    </w:p>
    <w:p w14:paraId="5A59DAD2" w14:textId="77777777" w:rsidR="00B7783E" w:rsidRDefault="00B7783E" w:rsidP="00BD4C5D">
      <w:pPr>
        <w:pStyle w:val="Auflistung"/>
        <w:tabs>
          <w:tab w:val="clear" w:pos="0"/>
          <w:tab w:val="num" w:pos="567"/>
        </w:tabs>
        <w:ind w:hanging="425"/>
      </w:pPr>
      <w:bookmarkStart w:id="12" w:name="_Ref309642023"/>
      <w:r w:rsidRPr="00ED5736">
        <w:t>3GPP TS 32.300: 3</w:t>
      </w:r>
      <w:r w:rsidRPr="00ED5736">
        <w:rPr>
          <w:vertAlign w:val="superscript"/>
        </w:rPr>
        <w:t>rd</w:t>
      </w:r>
      <w:r w:rsidRPr="00ED5736">
        <w:t xml:space="preserve"> Generation Partnership Projects; Technical Specification Group Services and System Aspects; Telecommunication management; Configuration Management (CM); Name convention for Managed Objects.</w:t>
      </w:r>
      <w:bookmarkEnd w:id="12"/>
    </w:p>
    <w:p w14:paraId="442C913E" w14:textId="77777777" w:rsidR="00B7783E" w:rsidRDefault="00B7783E" w:rsidP="00BD4C5D">
      <w:pPr>
        <w:pStyle w:val="Auflistung"/>
        <w:tabs>
          <w:tab w:val="clear" w:pos="0"/>
          <w:tab w:val="num" w:pos="567"/>
        </w:tabs>
        <w:ind w:hanging="425"/>
      </w:pPr>
      <w:bookmarkStart w:id="13" w:name="_Ref309642533"/>
      <w:r>
        <w:t>3GPP TS 23.002: 3</w:t>
      </w:r>
      <w:r>
        <w:rPr>
          <w:vertAlign w:val="superscript"/>
        </w:rPr>
        <w:t>rd</w:t>
      </w:r>
      <w:r>
        <w:t xml:space="preserve"> Generation Partnership Project; Technical Specification Group Services and System Aspects; Network architecture.</w:t>
      </w:r>
      <w:bookmarkEnd w:id="13"/>
    </w:p>
    <w:p w14:paraId="7CCCC106" w14:textId="77777777" w:rsidR="00B7783E" w:rsidRPr="00FE3E3E" w:rsidRDefault="00B7783E" w:rsidP="001305F7">
      <w:pPr>
        <w:pStyle w:val="Auflistung"/>
        <w:tabs>
          <w:tab w:val="clear" w:pos="0"/>
          <w:tab w:val="num" w:pos="567"/>
        </w:tabs>
        <w:ind w:hanging="425"/>
      </w:pPr>
      <w:bookmarkStart w:id="14" w:name="_Ref311737558"/>
      <w:r w:rsidRPr="00460C56">
        <w:rPr>
          <w:lang w:val="en-US"/>
        </w:rPr>
        <w:t xml:space="preserve">Fixed Mobile Convergence (FMC) Federated Network </w:t>
      </w:r>
      <w:r>
        <w:rPr>
          <w:lang w:val="en-US"/>
        </w:rPr>
        <w:t xml:space="preserve">Information </w:t>
      </w:r>
      <w:r w:rsidRPr="00460C56">
        <w:rPr>
          <w:lang w:val="en-US"/>
        </w:rPr>
        <w:t>Model (FN</w:t>
      </w:r>
      <w:r>
        <w:rPr>
          <w:lang w:val="en-US"/>
        </w:rPr>
        <w:t>I</w:t>
      </w:r>
      <w:r w:rsidRPr="00460C56">
        <w:rPr>
          <w:lang w:val="en-US"/>
        </w:rPr>
        <w:t>M)</w:t>
      </w:r>
      <w:bookmarkEnd w:id="14"/>
    </w:p>
    <w:p w14:paraId="56160AA6" w14:textId="77777777" w:rsidR="00B7783E" w:rsidRPr="00FE3E3E" w:rsidRDefault="00B7783E" w:rsidP="001305F7">
      <w:pPr>
        <w:pStyle w:val="Auflistung"/>
        <w:tabs>
          <w:tab w:val="clear" w:pos="0"/>
          <w:tab w:val="num" w:pos="567"/>
        </w:tabs>
        <w:ind w:hanging="425"/>
      </w:pPr>
      <w:bookmarkStart w:id="15" w:name="_Ref311737582"/>
      <w:bookmarkStart w:id="16" w:name="_Ref313604092"/>
      <w:r w:rsidRPr="00460C56">
        <w:rPr>
          <w:lang w:val="en-US"/>
        </w:rPr>
        <w:t>Fixed Mobile Convergence (FMC)</w:t>
      </w:r>
      <w:r>
        <w:rPr>
          <w:lang w:val="en-US"/>
        </w:rPr>
        <w:t xml:space="preserve"> </w:t>
      </w:r>
      <w:r w:rsidRPr="00460C56">
        <w:rPr>
          <w:lang w:val="en-US"/>
        </w:rPr>
        <w:t>Federated Ne</w:t>
      </w:r>
      <w:r>
        <w:rPr>
          <w:lang w:val="en-US"/>
        </w:rPr>
        <w:t>twork Information Model (FNIM) Umbrella</w:t>
      </w:r>
      <w:bookmarkEnd w:id="15"/>
      <w:r>
        <w:rPr>
          <w:lang w:val="en-US"/>
        </w:rPr>
        <w:t xml:space="preserve"> Information Model (UIM)</w:t>
      </w:r>
      <w:bookmarkEnd w:id="16"/>
    </w:p>
    <w:p w14:paraId="26A36BBB" w14:textId="77777777" w:rsidR="00B7783E" w:rsidRPr="00357E5F" w:rsidRDefault="00B7783E" w:rsidP="001305F7">
      <w:pPr>
        <w:pStyle w:val="Auflistung"/>
        <w:tabs>
          <w:tab w:val="clear" w:pos="0"/>
          <w:tab w:val="num" w:pos="567"/>
        </w:tabs>
        <w:ind w:hanging="425"/>
      </w:pPr>
      <w:bookmarkStart w:id="17" w:name="_Ref311738433"/>
      <w:r>
        <w:rPr>
          <w:lang w:val="en-US"/>
        </w:rPr>
        <w:t>ITU-T X.680</w:t>
      </w:r>
      <w:bookmarkEnd w:id="17"/>
      <w:r>
        <w:rPr>
          <w:lang w:val="en-US"/>
        </w:rPr>
        <w:t>, OSI networking and system aspects – Abstract Syntax Notation One (ASN.1)</w:t>
      </w:r>
    </w:p>
    <w:p w14:paraId="6668AE36" w14:textId="77777777" w:rsidR="00B7783E" w:rsidRDefault="00B7783E" w:rsidP="001305F7">
      <w:pPr>
        <w:pStyle w:val="Auflistung"/>
        <w:tabs>
          <w:tab w:val="clear" w:pos="0"/>
          <w:tab w:val="num" w:pos="567"/>
        </w:tabs>
        <w:ind w:hanging="425"/>
      </w:pPr>
      <w:bookmarkStart w:id="18" w:name="_Ref313488282"/>
      <w:r>
        <w:rPr>
          <w:lang w:val="en-US"/>
        </w:rPr>
        <w:t>ITU-T X.501, Information technology – Open Systems Interconnection – The Directory: Models</w:t>
      </w:r>
      <w:bookmarkEnd w:id="18"/>
    </w:p>
    <w:p w14:paraId="58F0402E" w14:textId="77777777" w:rsidR="00B7783E" w:rsidRPr="00CA044A" w:rsidRDefault="00B7783E" w:rsidP="001305F7">
      <w:pPr>
        <w:pStyle w:val="EX"/>
      </w:pPr>
    </w:p>
    <w:p w14:paraId="13DB1A80" w14:textId="77777777" w:rsidR="00B7783E" w:rsidRDefault="00B7783E" w:rsidP="00357E5F">
      <w:pPr>
        <w:pStyle w:val="Auflistung"/>
        <w:numPr>
          <w:ilvl w:val="0"/>
          <w:numId w:val="0"/>
        </w:numPr>
        <w:ind w:left="567" w:hanging="567"/>
      </w:pPr>
    </w:p>
    <w:bookmarkEnd w:id="9"/>
    <w:p w14:paraId="579468A8" w14:textId="77777777" w:rsidR="00B7783E" w:rsidRPr="00CA044A" w:rsidRDefault="00B7783E" w:rsidP="00D25B88">
      <w:pPr>
        <w:pStyle w:val="EX"/>
      </w:pPr>
    </w:p>
    <w:p w14:paraId="737FCBCC" w14:textId="77777777" w:rsidR="00B7783E" w:rsidRDefault="00B7783E" w:rsidP="0074525B">
      <w:pPr>
        <w:pStyle w:val="Heading1"/>
        <w:numPr>
          <w:ilvl w:val="0"/>
          <w:numId w:val="11"/>
        </w:numPr>
        <w:tabs>
          <w:tab w:val="clear" w:pos="720"/>
        </w:tabs>
      </w:pPr>
      <w:r w:rsidRPr="008043F7">
        <w:br w:type="page"/>
      </w:r>
      <w:bookmarkStart w:id="19" w:name="_Toc303068541"/>
      <w:bookmarkStart w:id="20" w:name="_Toc311121636"/>
      <w:bookmarkStart w:id="21" w:name="_Toc314595314"/>
      <w:r w:rsidRPr="008043F7">
        <w:lastRenderedPageBreak/>
        <w:t>Definitions and abbreviations</w:t>
      </w:r>
      <w:bookmarkEnd w:id="19"/>
      <w:bookmarkEnd w:id="20"/>
      <w:bookmarkEnd w:id="21"/>
    </w:p>
    <w:p w14:paraId="08BA37FD" w14:textId="77777777" w:rsidR="00B7783E" w:rsidRPr="00357E5F" w:rsidRDefault="00B7783E" w:rsidP="00357E5F">
      <w:pPr>
        <w:rPr>
          <w:rFonts w:ascii="Calibri" w:hAnsi="Calibri"/>
          <w:color w:val="0000FF"/>
          <w:lang w:val="en-US"/>
        </w:rPr>
      </w:pPr>
      <w:r w:rsidRPr="00460C56">
        <w:t>For the purposes of this document, the following definitions and abbreviations apply. For definitions and abbreviations not found here</w:t>
      </w:r>
      <w:r>
        <w:t>, s</w:t>
      </w:r>
      <w:r w:rsidRPr="00460C56">
        <w:t xml:space="preserve">ee also </w:t>
      </w:r>
      <w:r w:rsidRPr="00460C56">
        <w:rPr>
          <w:lang w:val="en-US"/>
        </w:rPr>
        <w:t xml:space="preserve">Fixed Mobile Convergence (FMC) Federated Network </w:t>
      </w:r>
      <w:r>
        <w:rPr>
          <w:lang w:val="en-US"/>
        </w:rPr>
        <w:t xml:space="preserve">Information </w:t>
      </w:r>
      <w:r w:rsidRPr="00460C56">
        <w:rPr>
          <w:lang w:val="en-US"/>
        </w:rPr>
        <w:t>Model (FN</w:t>
      </w:r>
      <w:r>
        <w:rPr>
          <w:lang w:val="en-US"/>
        </w:rPr>
        <w:t>I</w:t>
      </w:r>
      <w:r w:rsidRPr="00460C56">
        <w:rPr>
          <w:lang w:val="en-US"/>
        </w:rPr>
        <w:t>M)</w:t>
      </w:r>
      <w:r>
        <w:t xml:space="preserve"> </w:t>
      </w:r>
      <w:r>
        <w:fldChar w:fldCharType="begin"/>
      </w:r>
      <w:r>
        <w:instrText xml:space="preserve"> REF _Ref311737558 \r \h </w:instrText>
      </w:r>
      <w:r>
        <w:fldChar w:fldCharType="separate"/>
      </w:r>
      <w:r>
        <w:t>[5]</w:t>
      </w:r>
      <w:r>
        <w:fldChar w:fldCharType="end"/>
      </w:r>
      <w:r w:rsidRPr="00460C56">
        <w:t xml:space="preserve">, </w:t>
      </w:r>
      <w:r w:rsidRPr="00460C56">
        <w:rPr>
          <w:lang w:val="en-US"/>
        </w:rPr>
        <w:t>Fixed Mobile Convergence (FMC) Federated Ne</w:t>
      </w:r>
      <w:r>
        <w:rPr>
          <w:lang w:val="en-US"/>
        </w:rPr>
        <w:t xml:space="preserve">twork Information Model (FNIM) Umbrella Information Model </w:t>
      </w:r>
      <w:r>
        <w:rPr>
          <w:lang w:val="en-US"/>
        </w:rPr>
        <w:fldChar w:fldCharType="begin"/>
      </w:r>
      <w:r>
        <w:rPr>
          <w:lang w:val="en-US"/>
        </w:rPr>
        <w:instrText xml:space="preserve"> REF _Ref311737582 \r \h </w:instrText>
      </w:r>
      <w:r>
        <w:rPr>
          <w:lang w:val="en-US"/>
        </w:rPr>
      </w:r>
      <w:r>
        <w:rPr>
          <w:lang w:val="en-US"/>
        </w:rPr>
        <w:fldChar w:fldCharType="separate"/>
      </w:r>
      <w:r>
        <w:rPr>
          <w:lang w:val="en-US"/>
        </w:rPr>
        <w:t>[6]</w:t>
      </w:r>
      <w:r>
        <w:rPr>
          <w:lang w:val="en-US"/>
        </w:rPr>
        <w:fldChar w:fldCharType="end"/>
      </w:r>
      <w:r w:rsidRPr="00460C56">
        <w:rPr>
          <w:lang w:val="fr-FR"/>
        </w:rPr>
        <w:t>.</w:t>
      </w:r>
    </w:p>
    <w:p w14:paraId="6B02A785" w14:textId="77777777" w:rsidR="00B7783E" w:rsidRPr="008043F7" w:rsidRDefault="00B7783E" w:rsidP="0074525B">
      <w:pPr>
        <w:pStyle w:val="Heading2"/>
        <w:numPr>
          <w:ilvl w:val="1"/>
          <w:numId w:val="11"/>
        </w:numPr>
        <w:tabs>
          <w:tab w:val="clear" w:pos="720"/>
          <w:tab w:val="clear" w:pos="1440"/>
          <w:tab w:val="num" w:pos="926"/>
        </w:tabs>
      </w:pPr>
      <w:bookmarkStart w:id="22" w:name="_Toc303068542"/>
      <w:bookmarkStart w:id="23" w:name="_Toc311121637"/>
      <w:bookmarkStart w:id="24" w:name="_Toc314595315"/>
      <w:r w:rsidRPr="008043F7">
        <w:t>Definitions</w:t>
      </w:r>
      <w:bookmarkEnd w:id="22"/>
      <w:bookmarkEnd w:id="23"/>
      <w:bookmarkEnd w:id="24"/>
    </w:p>
    <w:p w14:paraId="5FE18583" w14:textId="77777777" w:rsidR="00B7783E" w:rsidRDefault="00B7783E" w:rsidP="00D25B88">
      <w:pPr>
        <w:rPr>
          <w:snapToGrid w:val="0"/>
        </w:rPr>
      </w:pPr>
      <w:r w:rsidRPr="00B42CC7">
        <w:rPr>
          <w:b/>
          <w:snapToGrid w:val="0"/>
        </w:rPr>
        <w:t>Distinguished Name</w:t>
      </w:r>
      <w:r w:rsidRPr="006C7EC1">
        <w:rPr>
          <w:snapToGrid w:val="0"/>
        </w:rPr>
        <w:t>:</w:t>
      </w:r>
      <w:r>
        <w:rPr>
          <w:snapToGrid w:val="0"/>
        </w:rPr>
        <w:t xml:space="preserve"> See 3GPP TS 32.300 [3].</w:t>
      </w:r>
    </w:p>
    <w:p w14:paraId="69CBD784" w14:textId="77777777" w:rsidR="00B7783E" w:rsidRDefault="00B7783E"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p>
    <w:p w14:paraId="4C17D67E" w14:textId="77777777" w:rsidR="00B7783E" w:rsidRDefault="00B7783E" w:rsidP="004F2702">
      <w:r w:rsidRPr="006C7EC1">
        <w:rPr>
          <w:b/>
        </w:rPr>
        <w:t>Lower Camel Case</w:t>
      </w:r>
      <w:r>
        <w:t xml:space="preserve">: It is the practice of writing compound words in which the words are joined without spaces. Initial letter of all except the first word shall be capitalized.  Examples: ‘mNIdentity’ and ‘minorDetails’ are the LCC for “managed node identity” and “minor details” respectively. </w:t>
      </w:r>
    </w:p>
    <w:p w14:paraId="498C7D0F" w14:textId="77777777" w:rsidR="00B7783E" w:rsidRDefault="00B7783E" w:rsidP="00407EA1">
      <w:r w:rsidRPr="006C7EC1">
        <w:rPr>
          <w:b/>
        </w:rPr>
        <w:t>Upper Camel Case</w:t>
      </w:r>
      <w:r>
        <w:t>: It is the Lower Camel Case except that the first letter is capitalised.  Examples: ‘MNIdentity’ and ‘MinorDetails’ are the UCC for “managed node identity” and “minor details” respectively.</w:t>
      </w:r>
    </w:p>
    <w:p w14:paraId="2DA687C2" w14:textId="77777777" w:rsidR="00B7783E" w:rsidRDefault="00B7783E" w:rsidP="00407EA1">
      <w:r w:rsidRPr="00357E5F">
        <w:rPr>
          <w:b/>
        </w:rPr>
        <w:t>Well Known Abbreviation</w:t>
      </w:r>
      <w:r>
        <w:t xml:space="preserve">: An abbreviation can be used as the modelled element name or as a component of a modelled element name. The abbreviation, when used in such manner, must be documented in the same document where the modelled element is defined. </w:t>
      </w:r>
    </w:p>
    <w:p w14:paraId="68B2F91D" w14:textId="77777777" w:rsidR="00B7783E" w:rsidRPr="008043F7" w:rsidRDefault="00B7783E" w:rsidP="0074525B">
      <w:pPr>
        <w:pStyle w:val="Heading2"/>
        <w:numPr>
          <w:ilvl w:val="1"/>
          <w:numId w:val="11"/>
        </w:numPr>
        <w:tabs>
          <w:tab w:val="clear" w:pos="720"/>
          <w:tab w:val="clear" w:pos="1440"/>
          <w:tab w:val="num" w:pos="926"/>
        </w:tabs>
      </w:pPr>
      <w:bookmarkStart w:id="25" w:name="_Toc311089138"/>
      <w:bookmarkStart w:id="26" w:name="_Toc311089457"/>
      <w:bookmarkStart w:id="27" w:name="_Toc311119408"/>
      <w:bookmarkStart w:id="28" w:name="_Toc311119567"/>
      <w:bookmarkStart w:id="29" w:name="_Toc311119654"/>
      <w:bookmarkStart w:id="30" w:name="_Toc311119741"/>
      <w:bookmarkStart w:id="31" w:name="_Toc311119828"/>
      <w:bookmarkStart w:id="32" w:name="_Toc311119915"/>
      <w:bookmarkStart w:id="33" w:name="_Toc311120002"/>
      <w:bookmarkStart w:id="34" w:name="_Toc311120428"/>
      <w:bookmarkStart w:id="35" w:name="_Toc311120515"/>
      <w:bookmarkStart w:id="36" w:name="_Toc311120627"/>
      <w:bookmarkStart w:id="37" w:name="_Toc311121106"/>
      <w:bookmarkStart w:id="38" w:name="_Toc311121247"/>
      <w:bookmarkStart w:id="39" w:name="_Toc311121388"/>
      <w:bookmarkStart w:id="40" w:name="_Toc311121497"/>
      <w:bookmarkStart w:id="41" w:name="_Toc311121638"/>
      <w:bookmarkStart w:id="42" w:name="_Toc311121747"/>
      <w:bookmarkStart w:id="43" w:name="_Toc311121639"/>
      <w:bookmarkStart w:id="44" w:name="_Toc314595316"/>
      <w:bookmarkStart w:id="45" w:name="_Toc303068543"/>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8043F7">
        <w:t>Abbreviations</w:t>
      </w:r>
      <w:bookmarkEnd w:id="43"/>
      <w:bookmarkEnd w:id="44"/>
    </w:p>
    <w:p w14:paraId="350BACFF" w14:textId="77777777" w:rsidR="00B7783E" w:rsidRDefault="00B7783E" w:rsidP="002B1EBC">
      <w:pPr>
        <w:spacing w:after="0"/>
        <w:ind w:left="284"/>
      </w:pPr>
      <w:r>
        <w:t>CM</w:t>
      </w:r>
      <w:r>
        <w:tab/>
      </w:r>
      <w:r>
        <w:tab/>
        <w:t>Conditional Mandatory</w:t>
      </w:r>
    </w:p>
    <w:p w14:paraId="1BF875DA" w14:textId="77777777" w:rsidR="00B7783E" w:rsidRDefault="00B7783E" w:rsidP="002B1EBC">
      <w:pPr>
        <w:spacing w:after="0"/>
        <w:ind w:left="284"/>
      </w:pPr>
      <w:r>
        <w:t>CO</w:t>
      </w:r>
      <w:r>
        <w:tab/>
      </w:r>
      <w:r>
        <w:tab/>
      </w:r>
      <w:r>
        <w:tab/>
        <w:t>Conditional Optional</w:t>
      </w:r>
    </w:p>
    <w:p w14:paraId="25CDDD0D" w14:textId="77777777" w:rsidR="00B7783E" w:rsidRDefault="00B7783E" w:rsidP="002B1EBC">
      <w:pPr>
        <w:spacing w:after="0"/>
        <w:ind w:left="284"/>
      </w:pPr>
      <w:r>
        <w:t>DN</w:t>
      </w:r>
      <w:r>
        <w:tab/>
      </w:r>
      <w:r>
        <w:tab/>
        <w:t>Distinguished Name</w:t>
      </w:r>
    </w:p>
    <w:p w14:paraId="65A5FFAE" w14:textId="77777777" w:rsidR="00B7783E" w:rsidRDefault="00B7783E" w:rsidP="002B1EBC">
      <w:pPr>
        <w:spacing w:after="0"/>
        <w:ind w:left="284"/>
      </w:pPr>
      <w:r>
        <w:t>FNIM</w:t>
      </w:r>
      <w:r>
        <w:tab/>
      </w:r>
      <w:r>
        <w:tab/>
        <w:t>Federated Network Information Model</w:t>
      </w:r>
    </w:p>
    <w:p w14:paraId="2C4EACC0" w14:textId="77777777" w:rsidR="00B7783E" w:rsidRDefault="00B7783E" w:rsidP="002B1EBC">
      <w:pPr>
        <w:spacing w:after="0"/>
        <w:ind w:left="284"/>
      </w:pPr>
      <w:r>
        <w:t>IOC</w:t>
      </w:r>
      <w:r>
        <w:tab/>
      </w:r>
      <w:r>
        <w:tab/>
        <w:t>Information Object Class</w:t>
      </w:r>
    </w:p>
    <w:p w14:paraId="614602DC" w14:textId="77777777" w:rsidR="00B7783E" w:rsidRDefault="00B7783E" w:rsidP="002B1EBC">
      <w:pPr>
        <w:spacing w:after="0"/>
        <w:ind w:left="284"/>
      </w:pPr>
      <w:r w:rsidRPr="008043F7">
        <w:t>IRP</w:t>
      </w:r>
      <w:r w:rsidRPr="008043F7">
        <w:tab/>
      </w:r>
      <w:r>
        <w:tab/>
      </w:r>
      <w:r w:rsidRPr="008043F7">
        <w:t>Integration Reference Point</w:t>
      </w:r>
    </w:p>
    <w:p w14:paraId="55E8AC34" w14:textId="77777777" w:rsidR="00B7783E" w:rsidRDefault="00B7783E" w:rsidP="002B1EBC">
      <w:pPr>
        <w:spacing w:after="0"/>
        <w:ind w:left="284"/>
      </w:pPr>
      <w:r>
        <w:t>JWG</w:t>
      </w:r>
      <w:r>
        <w:tab/>
      </w:r>
      <w:r>
        <w:tab/>
        <w:t>(3GPP/TM Forum) Joint Working Group</w:t>
      </w:r>
    </w:p>
    <w:p w14:paraId="5A233183" w14:textId="77777777" w:rsidR="00B7783E" w:rsidRDefault="00B7783E" w:rsidP="002B1EBC">
      <w:pPr>
        <w:spacing w:after="0"/>
        <w:ind w:left="284"/>
      </w:pPr>
      <w:r>
        <w:t>LCC</w:t>
      </w:r>
      <w:r>
        <w:tab/>
      </w:r>
      <w:r>
        <w:tab/>
        <w:t>Lower Camel Case</w:t>
      </w:r>
    </w:p>
    <w:p w14:paraId="132F5AA4" w14:textId="77777777" w:rsidR="00B7783E" w:rsidRDefault="00B7783E" w:rsidP="002B1EBC">
      <w:pPr>
        <w:spacing w:after="0"/>
        <w:ind w:left="284"/>
      </w:pPr>
      <w:r>
        <w:t>M</w:t>
      </w:r>
      <w:r>
        <w:tab/>
      </w:r>
      <w:r>
        <w:tab/>
      </w:r>
      <w:r>
        <w:tab/>
        <w:t>Mandatory</w:t>
      </w:r>
    </w:p>
    <w:p w14:paraId="1AB4F636" w14:textId="77777777" w:rsidR="00B7783E" w:rsidRDefault="00B7783E" w:rsidP="002B1EBC">
      <w:pPr>
        <w:spacing w:after="0"/>
        <w:ind w:left="284"/>
      </w:pPr>
      <w:r>
        <w:t>NA</w:t>
      </w:r>
      <w:r>
        <w:tab/>
      </w:r>
      <w:r>
        <w:tab/>
        <w:t>Not Applicable</w:t>
      </w:r>
    </w:p>
    <w:p w14:paraId="2B5624AC" w14:textId="77777777" w:rsidR="00B7783E" w:rsidRDefault="00B7783E" w:rsidP="002B1EBC">
      <w:pPr>
        <w:spacing w:after="0"/>
        <w:ind w:left="284"/>
      </w:pPr>
      <w:r w:rsidRPr="008043F7">
        <w:t>NRM</w:t>
      </w:r>
      <w:r w:rsidRPr="008043F7">
        <w:tab/>
      </w:r>
      <w:r>
        <w:tab/>
      </w:r>
      <w:r w:rsidRPr="008043F7">
        <w:t>Network Resource Model</w:t>
      </w:r>
    </w:p>
    <w:p w14:paraId="22C9B706" w14:textId="77777777" w:rsidR="00B7783E" w:rsidRDefault="00B7783E" w:rsidP="002B1EBC">
      <w:pPr>
        <w:spacing w:after="0"/>
        <w:ind w:left="284"/>
      </w:pPr>
      <w:r>
        <w:t>O</w:t>
      </w:r>
      <w:r>
        <w:tab/>
      </w:r>
      <w:r>
        <w:tab/>
      </w:r>
      <w:r>
        <w:tab/>
        <w:t>Optional</w:t>
      </w:r>
    </w:p>
    <w:p w14:paraId="2F7F212B" w14:textId="77777777" w:rsidR="00B7783E" w:rsidRDefault="00B7783E" w:rsidP="002B1EBC">
      <w:pPr>
        <w:spacing w:after="0"/>
        <w:ind w:left="284"/>
      </w:pPr>
      <w:r w:rsidRPr="008043F7">
        <w:t>OMG</w:t>
      </w:r>
      <w:r w:rsidRPr="008043F7">
        <w:tab/>
      </w:r>
      <w:r>
        <w:tab/>
      </w:r>
      <w:r w:rsidRPr="008043F7">
        <w:t>Object Management Group</w:t>
      </w:r>
    </w:p>
    <w:p w14:paraId="3B284D1B" w14:textId="77777777" w:rsidR="00B7783E" w:rsidRDefault="00B7783E" w:rsidP="002B1EBC">
      <w:pPr>
        <w:spacing w:after="0"/>
        <w:ind w:left="284"/>
      </w:pPr>
      <w:r>
        <w:t>UCC</w:t>
      </w:r>
      <w:r>
        <w:tab/>
      </w:r>
      <w:r>
        <w:tab/>
        <w:t>Upper Camel Case</w:t>
      </w:r>
    </w:p>
    <w:p w14:paraId="1422E086" w14:textId="77777777" w:rsidR="00B7783E" w:rsidRDefault="00B7783E" w:rsidP="002B1EBC">
      <w:pPr>
        <w:spacing w:after="0"/>
        <w:ind w:left="284"/>
      </w:pPr>
      <w:r>
        <w:t>UIM</w:t>
      </w:r>
      <w:r>
        <w:tab/>
      </w:r>
      <w:r>
        <w:tab/>
        <w:t>Umbrella Information Model</w:t>
      </w:r>
    </w:p>
    <w:p w14:paraId="190C34BF" w14:textId="77777777" w:rsidR="00B7783E" w:rsidRDefault="00B7783E" w:rsidP="002B1EBC">
      <w:pPr>
        <w:spacing w:after="0"/>
        <w:ind w:left="284"/>
      </w:pPr>
      <w:r w:rsidRPr="008043F7">
        <w:t>UML</w:t>
      </w:r>
      <w:r w:rsidRPr="008043F7">
        <w:tab/>
      </w:r>
      <w:r>
        <w:tab/>
      </w:r>
      <w:r w:rsidRPr="008043F7">
        <w:t>Unified Modelling Language (OMG)</w:t>
      </w:r>
    </w:p>
    <w:p w14:paraId="0450427B" w14:textId="77777777" w:rsidR="00B7783E" w:rsidRDefault="00B7783E" w:rsidP="002B1EBC">
      <w:pPr>
        <w:spacing w:after="0"/>
        <w:ind w:left="284"/>
      </w:pPr>
      <w:r>
        <w:t>WKA</w:t>
      </w:r>
      <w:r>
        <w:tab/>
      </w:r>
      <w:r>
        <w:tab/>
        <w:t>Well Known Abbreviation</w:t>
      </w:r>
    </w:p>
    <w:p w14:paraId="161319EA" w14:textId="77777777" w:rsidR="00B7783E" w:rsidRPr="008043F7" w:rsidRDefault="00B7783E" w:rsidP="0074525B">
      <w:pPr>
        <w:pStyle w:val="Heading1"/>
        <w:numPr>
          <w:ilvl w:val="0"/>
          <w:numId w:val="11"/>
        </w:numPr>
        <w:tabs>
          <w:tab w:val="clear" w:pos="720"/>
        </w:tabs>
      </w:pPr>
      <w:bookmarkStart w:id="46" w:name="_Toc310584707"/>
      <w:bookmarkStart w:id="47" w:name="_Toc310867922"/>
      <w:bookmarkStart w:id="48" w:name="_Toc310869985"/>
      <w:bookmarkStart w:id="49" w:name="_Toc310939801"/>
      <w:bookmarkStart w:id="50" w:name="_Toc310940437"/>
      <w:bookmarkStart w:id="51" w:name="_Toc310941317"/>
      <w:bookmarkStart w:id="52" w:name="_Toc311089140"/>
      <w:bookmarkStart w:id="53" w:name="_Toc311089459"/>
      <w:bookmarkStart w:id="54" w:name="_Toc311119410"/>
      <w:bookmarkStart w:id="55" w:name="_Toc311119569"/>
      <w:bookmarkStart w:id="56" w:name="_Toc311119656"/>
      <w:bookmarkStart w:id="57" w:name="_Toc311119743"/>
      <w:bookmarkStart w:id="58" w:name="_Toc311119830"/>
      <w:bookmarkStart w:id="59" w:name="_Toc311119917"/>
      <w:bookmarkStart w:id="60" w:name="_Toc311120004"/>
      <w:bookmarkStart w:id="61" w:name="_Toc311120430"/>
      <w:bookmarkStart w:id="62" w:name="_Toc311120517"/>
      <w:bookmarkStart w:id="63" w:name="_Toc311120629"/>
      <w:bookmarkStart w:id="64" w:name="_Toc311121108"/>
      <w:bookmarkStart w:id="65" w:name="_Toc311121249"/>
      <w:bookmarkStart w:id="66" w:name="_Toc311121390"/>
      <w:bookmarkStart w:id="67" w:name="_Toc311121499"/>
      <w:bookmarkStart w:id="68" w:name="_Toc311121640"/>
      <w:bookmarkStart w:id="69" w:name="_Toc311121749"/>
      <w:bookmarkStart w:id="70" w:name="_Toc310584708"/>
      <w:bookmarkStart w:id="71" w:name="_Toc310867923"/>
      <w:bookmarkStart w:id="72" w:name="_Toc310869986"/>
      <w:bookmarkStart w:id="73" w:name="_Toc310939802"/>
      <w:bookmarkStart w:id="74" w:name="_Toc310940438"/>
      <w:bookmarkStart w:id="75" w:name="_Toc310941318"/>
      <w:bookmarkStart w:id="76" w:name="_Toc311089141"/>
      <w:bookmarkStart w:id="77" w:name="_Toc311089460"/>
      <w:bookmarkStart w:id="78" w:name="_Toc311119411"/>
      <w:bookmarkStart w:id="79" w:name="_Toc311119570"/>
      <w:bookmarkStart w:id="80" w:name="_Toc311119657"/>
      <w:bookmarkStart w:id="81" w:name="_Toc311119744"/>
      <w:bookmarkStart w:id="82" w:name="_Toc311119831"/>
      <w:bookmarkStart w:id="83" w:name="_Toc311119918"/>
      <w:bookmarkStart w:id="84" w:name="_Toc311120005"/>
      <w:bookmarkStart w:id="85" w:name="_Toc311120431"/>
      <w:bookmarkStart w:id="86" w:name="_Toc311120518"/>
      <w:bookmarkStart w:id="87" w:name="_Toc311120630"/>
      <w:bookmarkStart w:id="88" w:name="_Toc311121109"/>
      <w:bookmarkStart w:id="89" w:name="_Toc311121250"/>
      <w:bookmarkStart w:id="90" w:name="_Toc311121391"/>
      <w:bookmarkStart w:id="91" w:name="_Toc311121500"/>
      <w:bookmarkStart w:id="92" w:name="_Toc311121641"/>
      <w:bookmarkStart w:id="93" w:name="_Toc311121750"/>
      <w:bookmarkStart w:id="94" w:name="_Toc310584709"/>
      <w:bookmarkStart w:id="95" w:name="_Toc310867924"/>
      <w:bookmarkStart w:id="96" w:name="_Toc310869987"/>
      <w:bookmarkStart w:id="97" w:name="_Toc310939803"/>
      <w:bookmarkStart w:id="98" w:name="_Toc310940439"/>
      <w:bookmarkStart w:id="99" w:name="_Toc310941319"/>
      <w:bookmarkStart w:id="100" w:name="_Toc311089142"/>
      <w:bookmarkStart w:id="101" w:name="_Toc311089461"/>
      <w:bookmarkStart w:id="102" w:name="_Toc311119412"/>
      <w:bookmarkStart w:id="103" w:name="_Toc311119571"/>
      <w:bookmarkStart w:id="104" w:name="_Toc311119658"/>
      <w:bookmarkStart w:id="105" w:name="_Toc311119745"/>
      <w:bookmarkStart w:id="106" w:name="_Toc311119832"/>
      <w:bookmarkStart w:id="107" w:name="_Toc311119919"/>
      <w:bookmarkStart w:id="108" w:name="_Toc311120006"/>
      <w:bookmarkStart w:id="109" w:name="_Toc311120432"/>
      <w:bookmarkStart w:id="110" w:name="_Toc311120519"/>
      <w:bookmarkStart w:id="111" w:name="_Toc311120631"/>
      <w:bookmarkStart w:id="112" w:name="_Toc311121110"/>
      <w:bookmarkStart w:id="113" w:name="_Toc311121251"/>
      <w:bookmarkStart w:id="114" w:name="_Toc311121392"/>
      <w:bookmarkStart w:id="115" w:name="_Toc311121501"/>
      <w:bookmarkStart w:id="116" w:name="_Toc311121642"/>
      <w:bookmarkStart w:id="117" w:name="_Toc311121751"/>
      <w:bookmarkStart w:id="118" w:name="_Toc310584710"/>
      <w:bookmarkStart w:id="119" w:name="_Toc310867925"/>
      <w:bookmarkStart w:id="120" w:name="_Toc310869988"/>
      <w:bookmarkStart w:id="121" w:name="_Toc310939804"/>
      <w:bookmarkStart w:id="122" w:name="_Toc310940440"/>
      <w:bookmarkStart w:id="123" w:name="_Toc310941320"/>
      <w:bookmarkStart w:id="124" w:name="_Toc311089143"/>
      <w:bookmarkStart w:id="125" w:name="_Toc311089462"/>
      <w:bookmarkStart w:id="126" w:name="_Toc311119413"/>
      <w:bookmarkStart w:id="127" w:name="_Toc311119572"/>
      <w:bookmarkStart w:id="128" w:name="_Toc311119659"/>
      <w:bookmarkStart w:id="129" w:name="_Toc311119746"/>
      <w:bookmarkStart w:id="130" w:name="_Toc311119833"/>
      <w:bookmarkStart w:id="131" w:name="_Toc311119920"/>
      <w:bookmarkStart w:id="132" w:name="_Toc311120007"/>
      <w:bookmarkStart w:id="133" w:name="_Toc311120433"/>
      <w:bookmarkStart w:id="134" w:name="_Toc311120520"/>
      <w:bookmarkStart w:id="135" w:name="_Toc311120632"/>
      <w:bookmarkStart w:id="136" w:name="_Toc311121111"/>
      <w:bookmarkStart w:id="137" w:name="_Toc311121252"/>
      <w:bookmarkStart w:id="138" w:name="_Toc311121393"/>
      <w:bookmarkStart w:id="139" w:name="_Toc311121502"/>
      <w:bookmarkStart w:id="140" w:name="_Toc311121643"/>
      <w:bookmarkStart w:id="141" w:name="_Toc311121752"/>
      <w:bookmarkStart w:id="142" w:name="_Toc310584711"/>
      <w:bookmarkStart w:id="143" w:name="_Toc310867926"/>
      <w:bookmarkStart w:id="144" w:name="_Toc310869989"/>
      <w:bookmarkStart w:id="145" w:name="_Toc310939805"/>
      <w:bookmarkStart w:id="146" w:name="_Toc310940441"/>
      <w:bookmarkStart w:id="147" w:name="_Toc310941321"/>
      <w:bookmarkStart w:id="148" w:name="_Toc311089144"/>
      <w:bookmarkStart w:id="149" w:name="_Toc311089463"/>
      <w:bookmarkStart w:id="150" w:name="_Toc311119414"/>
      <w:bookmarkStart w:id="151" w:name="_Toc311119573"/>
      <w:bookmarkStart w:id="152" w:name="_Toc311119660"/>
      <w:bookmarkStart w:id="153" w:name="_Toc311119747"/>
      <w:bookmarkStart w:id="154" w:name="_Toc311119834"/>
      <w:bookmarkStart w:id="155" w:name="_Toc311119921"/>
      <w:bookmarkStart w:id="156" w:name="_Toc311120008"/>
      <w:bookmarkStart w:id="157" w:name="_Toc311120434"/>
      <w:bookmarkStart w:id="158" w:name="_Toc311120521"/>
      <w:bookmarkStart w:id="159" w:name="_Toc311120633"/>
      <w:bookmarkStart w:id="160" w:name="_Toc311121112"/>
      <w:bookmarkStart w:id="161" w:name="_Toc311121253"/>
      <w:bookmarkStart w:id="162" w:name="_Toc311121394"/>
      <w:bookmarkStart w:id="163" w:name="_Toc311121503"/>
      <w:bookmarkStart w:id="164" w:name="_Toc311121644"/>
      <w:bookmarkStart w:id="165" w:name="_Toc311121753"/>
      <w:bookmarkStart w:id="166" w:name="_Toc310584712"/>
      <w:bookmarkStart w:id="167" w:name="_Toc310867927"/>
      <w:bookmarkStart w:id="168" w:name="_Toc310869990"/>
      <w:bookmarkStart w:id="169" w:name="_Toc310939806"/>
      <w:bookmarkStart w:id="170" w:name="_Toc310940442"/>
      <w:bookmarkStart w:id="171" w:name="_Toc310941322"/>
      <w:bookmarkStart w:id="172" w:name="_Toc311089145"/>
      <w:bookmarkStart w:id="173" w:name="_Toc311089464"/>
      <w:bookmarkStart w:id="174" w:name="_Toc311119415"/>
      <w:bookmarkStart w:id="175" w:name="_Toc311119574"/>
      <w:bookmarkStart w:id="176" w:name="_Toc311119661"/>
      <w:bookmarkStart w:id="177" w:name="_Toc311119748"/>
      <w:bookmarkStart w:id="178" w:name="_Toc311119835"/>
      <w:bookmarkStart w:id="179" w:name="_Toc311119922"/>
      <w:bookmarkStart w:id="180" w:name="_Toc311120009"/>
      <w:bookmarkStart w:id="181" w:name="_Toc311120435"/>
      <w:bookmarkStart w:id="182" w:name="_Toc311120522"/>
      <w:bookmarkStart w:id="183" w:name="_Toc311120634"/>
      <w:bookmarkStart w:id="184" w:name="_Toc311121113"/>
      <w:bookmarkStart w:id="185" w:name="_Toc311121254"/>
      <w:bookmarkStart w:id="186" w:name="_Toc311121395"/>
      <w:bookmarkStart w:id="187" w:name="_Toc311121504"/>
      <w:bookmarkStart w:id="188" w:name="_Toc311121645"/>
      <w:bookmarkStart w:id="189" w:name="_Toc311121754"/>
      <w:bookmarkStart w:id="190" w:name="_Toc310584713"/>
      <w:bookmarkStart w:id="191" w:name="_Toc310867928"/>
      <w:bookmarkStart w:id="192" w:name="_Toc310869991"/>
      <w:bookmarkStart w:id="193" w:name="_Toc310939807"/>
      <w:bookmarkStart w:id="194" w:name="_Toc310940443"/>
      <w:bookmarkStart w:id="195" w:name="_Toc310941323"/>
      <w:bookmarkStart w:id="196" w:name="_Toc311089146"/>
      <w:bookmarkStart w:id="197" w:name="_Toc311089465"/>
      <w:bookmarkStart w:id="198" w:name="_Toc311119416"/>
      <w:bookmarkStart w:id="199" w:name="_Toc311119575"/>
      <w:bookmarkStart w:id="200" w:name="_Toc311119662"/>
      <w:bookmarkStart w:id="201" w:name="_Toc311119749"/>
      <w:bookmarkStart w:id="202" w:name="_Toc311119836"/>
      <w:bookmarkStart w:id="203" w:name="_Toc311119923"/>
      <w:bookmarkStart w:id="204" w:name="_Toc311120010"/>
      <w:bookmarkStart w:id="205" w:name="_Toc311120436"/>
      <w:bookmarkStart w:id="206" w:name="_Toc311120523"/>
      <w:bookmarkStart w:id="207" w:name="_Toc311120635"/>
      <w:bookmarkStart w:id="208" w:name="_Toc311121114"/>
      <w:bookmarkStart w:id="209" w:name="_Toc311121255"/>
      <w:bookmarkStart w:id="210" w:name="_Toc311121396"/>
      <w:bookmarkStart w:id="211" w:name="_Toc311121505"/>
      <w:bookmarkStart w:id="212" w:name="_Toc311121646"/>
      <w:bookmarkStart w:id="213" w:name="_Toc311121755"/>
      <w:bookmarkStart w:id="214" w:name="_Toc310584714"/>
      <w:bookmarkStart w:id="215" w:name="_Toc310867929"/>
      <w:bookmarkStart w:id="216" w:name="_Toc310869992"/>
      <w:bookmarkStart w:id="217" w:name="_Toc310939808"/>
      <w:bookmarkStart w:id="218" w:name="_Toc310940444"/>
      <w:bookmarkStart w:id="219" w:name="_Toc310941324"/>
      <w:bookmarkStart w:id="220" w:name="_Toc311089147"/>
      <w:bookmarkStart w:id="221" w:name="_Toc311089466"/>
      <w:bookmarkStart w:id="222" w:name="_Toc311119417"/>
      <w:bookmarkStart w:id="223" w:name="_Toc311119576"/>
      <w:bookmarkStart w:id="224" w:name="_Toc311119663"/>
      <w:bookmarkStart w:id="225" w:name="_Toc311119750"/>
      <w:bookmarkStart w:id="226" w:name="_Toc311119837"/>
      <w:bookmarkStart w:id="227" w:name="_Toc311119924"/>
      <w:bookmarkStart w:id="228" w:name="_Toc311120011"/>
      <w:bookmarkStart w:id="229" w:name="_Toc311120437"/>
      <w:bookmarkStart w:id="230" w:name="_Toc311120524"/>
      <w:bookmarkStart w:id="231" w:name="_Toc311120636"/>
      <w:bookmarkStart w:id="232" w:name="_Toc311121115"/>
      <w:bookmarkStart w:id="233" w:name="_Toc311121256"/>
      <w:bookmarkStart w:id="234" w:name="_Toc311121397"/>
      <w:bookmarkStart w:id="235" w:name="_Toc311121506"/>
      <w:bookmarkStart w:id="236" w:name="_Toc311121647"/>
      <w:bookmarkStart w:id="237" w:name="_Toc311121756"/>
      <w:bookmarkStart w:id="238" w:name="_Toc310584715"/>
      <w:bookmarkStart w:id="239" w:name="_Toc310867930"/>
      <w:bookmarkStart w:id="240" w:name="_Toc310869993"/>
      <w:bookmarkStart w:id="241" w:name="_Toc310939809"/>
      <w:bookmarkStart w:id="242" w:name="_Toc310940445"/>
      <w:bookmarkStart w:id="243" w:name="_Toc310941325"/>
      <w:bookmarkStart w:id="244" w:name="_Toc311089148"/>
      <w:bookmarkStart w:id="245" w:name="_Toc311089467"/>
      <w:bookmarkStart w:id="246" w:name="_Toc311119418"/>
      <w:bookmarkStart w:id="247" w:name="_Toc311119577"/>
      <w:bookmarkStart w:id="248" w:name="_Toc311119664"/>
      <w:bookmarkStart w:id="249" w:name="_Toc311119751"/>
      <w:bookmarkStart w:id="250" w:name="_Toc311119838"/>
      <w:bookmarkStart w:id="251" w:name="_Toc311119925"/>
      <w:bookmarkStart w:id="252" w:name="_Toc311120012"/>
      <w:bookmarkStart w:id="253" w:name="_Toc311120438"/>
      <w:bookmarkStart w:id="254" w:name="_Toc311120525"/>
      <w:bookmarkStart w:id="255" w:name="_Toc311120637"/>
      <w:bookmarkStart w:id="256" w:name="_Toc311121116"/>
      <w:bookmarkStart w:id="257" w:name="_Toc311121257"/>
      <w:bookmarkStart w:id="258" w:name="_Toc311121398"/>
      <w:bookmarkStart w:id="259" w:name="_Toc311121507"/>
      <w:bookmarkStart w:id="260" w:name="_Toc311121648"/>
      <w:bookmarkStart w:id="261" w:name="_Toc311121757"/>
      <w:bookmarkStart w:id="262" w:name="_Toc310584716"/>
      <w:bookmarkStart w:id="263" w:name="_Toc310867931"/>
      <w:bookmarkStart w:id="264" w:name="_Toc310869994"/>
      <w:bookmarkStart w:id="265" w:name="_Toc310939810"/>
      <w:bookmarkStart w:id="266" w:name="_Toc310940446"/>
      <w:bookmarkStart w:id="267" w:name="_Toc310941326"/>
      <w:bookmarkStart w:id="268" w:name="_Toc311089149"/>
      <w:bookmarkStart w:id="269" w:name="_Toc311089468"/>
      <w:bookmarkStart w:id="270" w:name="_Toc311119419"/>
      <w:bookmarkStart w:id="271" w:name="_Toc311119578"/>
      <w:bookmarkStart w:id="272" w:name="_Toc311119665"/>
      <w:bookmarkStart w:id="273" w:name="_Toc311119752"/>
      <w:bookmarkStart w:id="274" w:name="_Toc311119839"/>
      <w:bookmarkStart w:id="275" w:name="_Toc311119926"/>
      <w:bookmarkStart w:id="276" w:name="_Toc311120013"/>
      <w:bookmarkStart w:id="277" w:name="_Toc311120439"/>
      <w:bookmarkStart w:id="278" w:name="_Toc311120526"/>
      <w:bookmarkStart w:id="279" w:name="_Toc311120638"/>
      <w:bookmarkStart w:id="280" w:name="_Toc311121117"/>
      <w:bookmarkStart w:id="281" w:name="_Toc311121258"/>
      <w:bookmarkStart w:id="282" w:name="_Toc311121399"/>
      <w:bookmarkStart w:id="283" w:name="_Toc311121508"/>
      <w:bookmarkStart w:id="284" w:name="_Toc311121649"/>
      <w:bookmarkStart w:id="285" w:name="_Toc311121758"/>
      <w:bookmarkStart w:id="286" w:name="_Toc310584717"/>
      <w:bookmarkStart w:id="287" w:name="_Toc310867932"/>
      <w:bookmarkStart w:id="288" w:name="_Toc310869995"/>
      <w:bookmarkStart w:id="289" w:name="_Toc310939811"/>
      <w:bookmarkStart w:id="290" w:name="_Toc310940447"/>
      <w:bookmarkStart w:id="291" w:name="_Toc310941327"/>
      <w:bookmarkStart w:id="292" w:name="_Toc311089150"/>
      <w:bookmarkStart w:id="293" w:name="_Toc311089469"/>
      <w:bookmarkStart w:id="294" w:name="_Toc311119420"/>
      <w:bookmarkStart w:id="295" w:name="_Toc311119579"/>
      <w:bookmarkStart w:id="296" w:name="_Toc311119666"/>
      <w:bookmarkStart w:id="297" w:name="_Toc311119753"/>
      <w:bookmarkStart w:id="298" w:name="_Toc311119840"/>
      <w:bookmarkStart w:id="299" w:name="_Toc311119927"/>
      <w:bookmarkStart w:id="300" w:name="_Toc311120014"/>
      <w:bookmarkStart w:id="301" w:name="_Toc311120440"/>
      <w:bookmarkStart w:id="302" w:name="_Toc311120527"/>
      <w:bookmarkStart w:id="303" w:name="_Toc311120639"/>
      <w:bookmarkStart w:id="304" w:name="_Toc311121118"/>
      <w:bookmarkStart w:id="305" w:name="_Toc311121259"/>
      <w:bookmarkStart w:id="306" w:name="_Toc311121400"/>
      <w:bookmarkStart w:id="307" w:name="_Toc311121509"/>
      <w:bookmarkStart w:id="308" w:name="_Toc311121650"/>
      <w:bookmarkStart w:id="309" w:name="_Toc311121759"/>
      <w:bookmarkStart w:id="310" w:name="_Toc310584718"/>
      <w:bookmarkStart w:id="311" w:name="_Toc310867933"/>
      <w:bookmarkStart w:id="312" w:name="_Toc310869996"/>
      <w:bookmarkStart w:id="313" w:name="_Toc310939812"/>
      <w:bookmarkStart w:id="314" w:name="_Toc310940448"/>
      <w:bookmarkStart w:id="315" w:name="_Toc310941328"/>
      <w:bookmarkStart w:id="316" w:name="_Toc311089151"/>
      <w:bookmarkStart w:id="317" w:name="_Toc311089470"/>
      <w:bookmarkStart w:id="318" w:name="_Toc311119421"/>
      <w:bookmarkStart w:id="319" w:name="_Toc311119580"/>
      <w:bookmarkStart w:id="320" w:name="_Toc311119667"/>
      <w:bookmarkStart w:id="321" w:name="_Toc311119754"/>
      <w:bookmarkStart w:id="322" w:name="_Toc311119841"/>
      <w:bookmarkStart w:id="323" w:name="_Toc311119928"/>
      <w:bookmarkStart w:id="324" w:name="_Toc311120015"/>
      <w:bookmarkStart w:id="325" w:name="_Toc311120441"/>
      <w:bookmarkStart w:id="326" w:name="_Toc311120528"/>
      <w:bookmarkStart w:id="327" w:name="_Toc311120640"/>
      <w:bookmarkStart w:id="328" w:name="_Toc311121119"/>
      <w:bookmarkStart w:id="329" w:name="_Toc311121260"/>
      <w:bookmarkStart w:id="330" w:name="_Toc311121401"/>
      <w:bookmarkStart w:id="331" w:name="_Toc311121510"/>
      <w:bookmarkStart w:id="332" w:name="_Toc311121651"/>
      <w:bookmarkStart w:id="333" w:name="_Toc311121760"/>
      <w:bookmarkStart w:id="334" w:name="_Toc303068544"/>
      <w:bookmarkStart w:id="335" w:name="_Toc311121652"/>
      <w:bookmarkStart w:id="336" w:name="_Toc314595317"/>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Pr="008043F7">
        <w:t>Requirements</w:t>
      </w:r>
      <w:bookmarkEnd w:id="334"/>
      <w:bookmarkEnd w:id="335"/>
      <w:bookmarkEnd w:id="336"/>
    </w:p>
    <w:p w14:paraId="75D5E671" w14:textId="77777777" w:rsidR="00B7783E" w:rsidRDefault="00B7783E" w:rsidP="006C7EC1">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Resource Model Alignment work </w:t>
      </w:r>
      <w:r w:rsidRPr="008043F7">
        <w:t xml:space="preserve">such as </w:t>
      </w:r>
      <w:r>
        <w:t xml:space="preserve">the Umbrella Information Model (UIM) </w:t>
      </w:r>
      <w:r>
        <w:fldChar w:fldCharType="begin"/>
      </w:r>
      <w:r>
        <w:instrText xml:space="preserve"> REF _Ref313604092 \r \h </w:instrText>
      </w:r>
      <w:r>
        <w:fldChar w:fldCharType="separate"/>
      </w:r>
      <w:r>
        <w:t>[6]</w:t>
      </w:r>
      <w:r>
        <w:fldChar w:fldCharType="end"/>
      </w:r>
      <w:r>
        <w:t xml:space="preserve"> of the FNIM discussed in Converged Management of Fixed/Mobile Network project.</w:t>
      </w:r>
    </w:p>
    <w:p w14:paraId="29F68559" w14:textId="77777777" w:rsidR="00B7783E" w:rsidRDefault="00B7783E" w:rsidP="006C7EC1">
      <w:bookmarkStart w:id="337" w:name="historyclause"/>
      <w:r w:rsidRPr="008043F7">
        <w:br w:type="page"/>
      </w:r>
    </w:p>
    <w:p w14:paraId="71666A64" w14:textId="77777777" w:rsidR="00B7783E" w:rsidRPr="008043F7" w:rsidRDefault="00B7783E" w:rsidP="0074525B">
      <w:pPr>
        <w:pStyle w:val="Heading1"/>
        <w:numPr>
          <w:ilvl w:val="0"/>
          <w:numId w:val="11"/>
        </w:numPr>
        <w:tabs>
          <w:tab w:val="clear" w:pos="720"/>
        </w:tabs>
      </w:pPr>
      <w:bookmarkStart w:id="338" w:name="_Toc303068545"/>
      <w:bookmarkStart w:id="339" w:name="_Toc311121653"/>
      <w:bookmarkStart w:id="340" w:name="_Toc314595318"/>
      <w:r w:rsidRPr="008043F7">
        <w:t>Model Elements and Notations</w:t>
      </w:r>
      <w:bookmarkEnd w:id="338"/>
      <w:bookmarkEnd w:id="339"/>
      <w:bookmarkEnd w:id="340"/>
    </w:p>
    <w:p w14:paraId="010C6DFA" w14:textId="77777777" w:rsidR="00B7783E" w:rsidRPr="008043F7" w:rsidRDefault="00B7783E" w:rsidP="0074525B">
      <w:pPr>
        <w:pStyle w:val="Heading2"/>
        <w:numPr>
          <w:ilvl w:val="1"/>
          <w:numId w:val="11"/>
        </w:numPr>
        <w:tabs>
          <w:tab w:val="clear" w:pos="720"/>
          <w:tab w:val="clear" w:pos="1440"/>
          <w:tab w:val="num" w:pos="926"/>
        </w:tabs>
      </w:pPr>
      <w:bookmarkStart w:id="341" w:name="_Toc311121654"/>
      <w:bookmarkStart w:id="342" w:name="_Toc314595319"/>
      <w:bookmarkStart w:id="343" w:name="_Toc303068546"/>
      <w:bookmarkStart w:id="344" w:name="_Ref305663813"/>
      <w:bookmarkStart w:id="345" w:name="_Ref305669083"/>
      <w:r>
        <w:t>General</w:t>
      </w:r>
      <w:bookmarkEnd w:id="341"/>
      <w:bookmarkEnd w:id="342"/>
    </w:p>
    <w:p w14:paraId="54E3B5CF" w14:textId="77777777" w:rsidR="00B7783E" w:rsidRPr="00874A01" w:rsidRDefault="00B7783E" w:rsidP="00874A01">
      <w:r w:rsidRPr="00874A01">
        <w:t xml:space="preserve">Note that the graphical notation in this document is </w:t>
      </w:r>
      <w:r>
        <w:t>only us</w:t>
      </w:r>
      <w:r w:rsidRPr="00874A01">
        <w:t>ed to represent particular model element</w:t>
      </w:r>
      <w:r>
        <w:t>s</w:t>
      </w:r>
      <w:r w:rsidRPr="00874A01">
        <w:t xml:space="preserve">. </w:t>
      </w:r>
      <w:r>
        <w:t xml:space="preserve">Although </w:t>
      </w:r>
      <w:r w:rsidRPr="00874A01">
        <w:t xml:space="preserve">the graphical notation </w:t>
      </w:r>
      <w:r>
        <w:t>is a correct representation of the model element, it may not be a valid representation of a UML class diagram</w:t>
      </w:r>
      <w:r w:rsidRPr="00874A01">
        <w:t>.</w:t>
      </w:r>
    </w:p>
    <w:p w14:paraId="3EC2A390" w14:textId="77777777" w:rsidR="00B7783E" w:rsidRPr="0048417E" w:rsidRDefault="00B7783E" w:rsidP="00EC30D8">
      <w:r w:rsidRPr="0048417E">
        <w:t>The examples used in this document are for illustration purposes only and may or may not exist in specifications.</w:t>
      </w:r>
    </w:p>
    <w:p w14:paraId="4C0996B1" w14:textId="77777777" w:rsidR="00B7783E" w:rsidRPr="00922B51" w:rsidRDefault="00B7783E" w:rsidP="00EC30D8">
      <w:r w:rsidRPr="00922B51">
        <w:t>UML properties not described in th</w:t>
      </w:r>
      <w:r>
        <w:t>is</w:t>
      </w:r>
      <w:r w:rsidRPr="00922B51">
        <w:t xml:space="preserve"> document sh</w:t>
      </w:r>
      <w:r>
        <w:t>all</w:t>
      </w:r>
      <w:r w:rsidRPr="00922B51">
        <w:t xml:space="preserve"> not be used</w:t>
      </w:r>
      <w:r w:rsidRPr="00EC30D8">
        <w:t xml:space="preserve"> </w:t>
      </w:r>
      <w:r w:rsidRPr="008043F7">
        <w:t xml:space="preserve">in </w:t>
      </w:r>
      <w:r>
        <w:t xml:space="preserve">specifications based on </w:t>
      </w:r>
      <w:r w:rsidRPr="008043F7">
        <w:t>th</w:t>
      </w:r>
      <w:r>
        <w:t>is</w:t>
      </w:r>
      <w:r w:rsidRPr="008043F7">
        <w:t xml:space="preserve"> repertoire</w:t>
      </w:r>
      <w:r w:rsidRPr="00922B51">
        <w:t>.</w:t>
      </w:r>
    </w:p>
    <w:p w14:paraId="26E6D3CD" w14:textId="77777777" w:rsidR="00B7783E" w:rsidRPr="008043F7" w:rsidRDefault="00B7783E" w:rsidP="0074525B">
      <w:pPr>
        <w:pStyle w:val="Heading2"/>
        <w:numPr>
          <w:ilvl w:val="1"/>
          <w:numId w:val="11"/>
        </w:numPr>
        <w:tabs>
          <w:tab w:val="clear" w:pos="720"/>
          <w:tab w:val="clear" w:pos="1440"/>
          <w:tab w:val="num" w:pos="926"/>
        </w:tabs>
      </w:pPr>
      <w:bookmarkStart w:id="346" w:name="_Ref305747462"/>
      <w:bookmarkStart w:id="347" w:name="_Toc311121655"/>
      <w:bookmarkStart w:id="348" w:name="_Toc314595320"/>
      <w:r w:rsidRPr="008043F7">
        <w:t>Basic model elements</w:t>
      </w:r>
      <w:bookmarkEnd w:id="343"/>
      <w:bookmarkEnd w:id="344"/>
      <w:bookmarkEnd w:id="345"/>
      <w:bookmarkEnd w:id="346"/>
      <w:bookmarkEnd w:id="347"/>
      <w:bookmarkEnd w:id="348"/>
    </w:p>
    <w:p w14:paraId="00582E9A" w14:textId="77777777" w:rsidR="00B7783E" w:rsidRDefault="00B7783E" w:rsidP="00D25B88">
      <w:r w:rsidRPr="008043F7">
        <w:t xml:space="preserve">UML </w:t>
      </w:r>
      <w:r>
        <w:t xml:space="preserve">has </w:t>
      </w:r>
      <w:r w:rsidRPr="008043F7">
        <w:t>defined a number of basic model elements. This sub</w:t>
      </w:r>
      <w:r>
        <w:t>-</w:t>
      </w:r>
      <w:r w:rsidRPr="008043F7">
        <w:t xml:space="preserve">clause lists the subset </w:t>
      </w:r>
      <w:r>
        <w:t xml:space="preserve">selected </w:t>
      </w:r>
      <w:r w:rsidRPr="008043F7">
        <w:t xml:space="preserve">for use in </w:t>
      </w:r>
      <w:r>
        <w:t xml:space="preserve">specifications based on </w:t>
      </w:r>
      <w:r w:rsidRPr="008043F7">
        <w:t>th</w:t>
      </w:r>
      <w:r>
        <w:t>is</w:t>
      </w:r>
      <w:r w:rsidRPr="008043F7">
        <w:t xml:space="preserve"> repertoire. The semantics of the</w:t>
      </w:r>
      <w:r>
        <w:t>se</w:t>
      </w:r>
      <w:r w:rsidRPr="008043F7">
        <w:t xml:space="preserve"> selected </w:t>
      </w:r>
      <w:r>
        <w:t>basic model elements</w:t>
      </w:r>
      <w:r w:rsidRPr="008043F7">
        <w:t xml:space="preserve"> are defined in </w:t>
      </w:r>
      <w:r>
        <w:t>[1]</w:t>
      </w:r>
      <w:r w:rsidRPr="008043F7">
        <w:t>.</w:t>
      </w:r>
    </w:p>
    <w:p w14:paraId="5200763A" w14:textId="77777777" w:rsidR="00B7783E" w:rsidRDefault="00B7783E" w:rsidP="00D25B88">
      <w:r>
        <w:t>For each basic model element listed, there are three parts. The first part contains its description. The second part contains its graphical notation examples and the third part contains the rule, if any, recommended for labelling or naming it.</w:t>
      </w:r>
    </w:p>
    <w:p w14:paraId="76C47652" w14:textId="77777777" w:rsidR="00B7783E" w:rsidRDefault="00B7783E" w:rsidP="00D25B88">
      <w:r w:rsidRPr="008965F1">
        <w:t>T</w:t>
      </w:r>
      <w:r w:rsidRPr="00E85A1D">
        <w:t>he graphical notation has the following characteristics:</w:t>
      </w:r>
    </w:p>
    <w:p w14:paraId="69FC1B8D" w14:textId="77777777" w:rsidR="00B7783E" w:rsidRDefault="00B7783E" w:rsidP="0074525B">
      <w:pPr>
        <w:numPr>
          <w:ilvl w:val="0"/>
          <w:numId w:val="10"/>
        </w:numPr>
      </w:pPr>
      <w:r>
        <w:rPr>
          <w:lang w:val="en-US"/>
        </w:rPr>
        <w:t>Section 7.2.7 of [2] specifies "</w:t>
      </w:r>
      <w:r>
        <w:rPr>
          <w:color w:val="000000"/>
          <w:lang w:val="en-US"/>
        </w:rPr>
        <w:t xml:space="preserve">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and attribute (middle) compartments. The operation (bottom) compartment may be present but is always empty, as shown in figure below.</w:t>
      </w:r>
      <w:r>
        <w:br/>
      </w:r>
      <w:r w:rsidR="00E761A4">
        <w:rPr>
          <w:highlight w:val="yellow"/>
        </w:rPr>
        <w:pict w14:anchorId="06DE49B7">
          <v:shape id="_x0000_i1027" type="#_x0000_t75" style="width:1in;height:39.95pt">
            <v:imagedata r:id="rId10" o:title=""/>
          </v:shape>
        </w:pict>
      </w:r>
    </w:p>
    <w:p w14:paraId="07B9E27E" w14:textId="77777777" w:rsidR="00B7783E" w:rsidRDefault="00B7783E" w:rsidP="0074525B">
      <w:pPr>
        <w:numPr>
          <w:ilvl w:val="0"/>
          <w:numId w:val="10"/>
        </w:numPr>
      </w:pPr>
      <w:r>
        <w:t>Classes may or may not have attributes. The graphical notation of a class may show an empty attribute (middle) compartment even if the class has attributes, as shown in figure below.</w:t>
      </w:r>
      <w:r>
        <w:br/>
      </w:r>
      <w:r w:rsidR="00E761A4">
        <w:pict w14:anchorId="18BEA961">
          <v:shape id="_x0000_i1028" type="#_x0000_t75" style="width:72.65pt;height:34.7pt">
            <v:imagedata r:id="rId11" o:title=""/>
          </v:shape>
        </w:pict>
      </w:r>
    </w:p>
    <w:p w14:paraId="0132AF54" w14:textId="77777777" w:rsidR="00B7783E" w:rsidRDefault="00B7783E" w:rsidP="00A0240C">
      <w:pPr>
        <w:numPr>
          <w:ilvl w:val="0"/>
          <w:numId w:val="10"/>
        </w:numPr>
      </w:pPr>
      <w:bookmarkStart w:id="349" w:name="_Ref305663716"/>
      <w:r>
        <w:t>The visibility symbol shall not appear along with the class attribute, as shown below.</w:t>
      </w:r>
      <w:r>
        <w:br/>
      </w:r>
      <w:r w:rsidR="00E761A4">
        <w:pict w14:anchorId="6574B50B">
          <v:shape id="_x0000_i1029" type="#_x0000_t75" style="width:83.15pt;height:56.3pt">
            <v:imagedata r:id="rId12" o:title=""/>
          </v:shape>
        </w:pict>
      </w:r>
      <w:bookmarkEnd w:id="349"/>
    </w:p>
    <w:p w14:paraId="107CDBCC" w14:textId="77777777" w:rsidR="00B7783E" w:rsidRPr="001355BF" w:rsidRDefault="00B7783E" w:rsidP="0074525B">
      <w:pPr>
        <w:pStyle w:val="Heading3"/>
        <w:numPr>
          <w:ilvl w:val="2"/>
          <w:numId w:val="11"/>
        </w:numPr>
      </w:pPr>
      <w:bookmarkStart w:id="350" w:name="_Toc308514310"/>
      <w:bookmarkStart w:id="351" w:name="_Toc308540966"/>
      <w:bookmarkStart w:id="352" w:name="_Toc303068547"/>
      <w:bookmarkStart w:id="353" w:name="_Ref305667316"/>
      <w:bookmarkStart w:id="354" w:name="_Ref305670301"/>
      <w:bookmarkStart w:id="355" w:name="_Ref305670555"/>
      <w:bookmarkStart w:id="356" w:name="_Ref310869429"/>
      <w:bookmarkStart w:id="357" w:name="_Ref310869456"/>
      <w:bookmarkStart w:id="358" w:name="_Ref311007730"/>
      <w:bookmarkStart w:id="359" w:name="_Ref311007734"/>
      <w:bookmarkStart w:id="360" w:name="_Toc311121656"/>
      <w:bookmarkStart w:id="361" w:name="_Ref313612311"/>
      <w:bookmarkStart w:id="362" w:name="_Ref313612591"/>
      <w:bookmarkStart w:id="363" w:name="_Toc314595321"/>
      <w:bookmarkEnd w:id="350"/>
      <w:bookmarkEnd w:id="351"/>
      <w:r>
        <w:t>A</w:t>
      </w:r>
      <w:r w:rsidRPr="00B54B6C">
        <w:t>ttribute</w:t>
      </w:r>
      <w:bookmarkEnd w:id="352"/>
      <w:bookmarkEnd w:id="353"/>
      <w:bookmarkEnd w:id="354"/>
      <w:bookmarkEnd w:id="355"/>
      <w:bookmarkEnd w:id="356"/>
      <w:bookmarkEnd w:id="357"/>
      <w:bookmarkEnd w:id="358"/>
      <w:bookmarkEnd w:id="359"/>
      <w:bookmarkEnd w:id="360"/>
      <w:bookmarkEnd w:id="361"/>
      <w:bookmarkEnd w:id="362"/>
      <w:bookmarkEnd w:id="363"/>
    </w:p>
    <w:p w14:paraId="2108D005" w14:textId="77777777" w:rsidR="00B7783E" w:rsidRDefault="00B7783E" w:rsidP="0074525B">
      <w:pPr>
        <w:pStyle w:val="Heading4"/>
        <w:numPr>
          <w:ilvl w:val="3"/>
          <w:numId w:val="11"/>
        </w:numPr>
        <w:tabs>
          <w:tab w:val="clear" w:pos="2880"/>
        </w:tabs>
      </w:pPr>
      <w:bookmarkStart w:id="364" w:name="_Toc303068548"/>
      <w:bookmarkStart w:id="365" w:name="_Ref305749510"/>
      <w:bookmarkStart w:id="366" w:name="_Toc311121657"/>
      <w:r>
        <w:t>Description</w:t>
      </w:r>
      <w:bookmarkEnd w:id="364"/>
      <w:bookmarkEnd w:id="365"/>
      <w:bookmarkEnd w:id="366"/>
    </w:p>
    <w:p w14:paraId="6A21038D" w14:textId="77777777" w:rsidR="00B7783E" w:rsidRDefault="00B7783E" w:rsidP="00196078">
      <w:pPr>
        <w:pStyle w:val="ListBullet"/>
        <w:numPr>
          <w:ilvl w:val="0"/>
          <w:numId w:val="0"/>
        </w:numPr>
      </w:pPr>
      <w:r>
        <w:t xml:space="preserve">It is a typed element representing a property of a class. See 10.2.5 Property </w:t>
      </w:r>
      <w:r w:rsidRPr="00C36E8B">
        <w:t xml:space="preserve">of </w:t>
      </w:r>
      <w:r>
        <w:t>[1]</w:t>
      </w:r>
      <w:r w:rsidRPr="00C36E8B">
        <w:t>.</w:t>
      </w:r>
    </w:p>
    <w:p w14:paraId="0F923578" w14:textId="77777777" w:rsidR="00B7783E" w:rsidRDefault="00B7783E" w:rsidP="00D25B88">
      <w:pPr>
        <w:pStyle w:val="ListBullet"/>
        <w:numPr>
          <w:ilvl w:val="0"/>
          <w:numId w:val="0"/>
        </w:numPr>
      </w:pPr>
      <w:r>
        <w:t>An element that is typed implies that the element can only refer to a constrained set of values.</w:t>
      </w:r>
    </w:p>
    <w:p w14:paraId="7719F456" w14:textId="77777777" w:rsidR="00B7783E" w:rsidRDefault="00B7783E" w:rsidP="00D25B88">
      <w:pPr>
        <w:pStyle w:val="ListBullet"/>
        <w:numPr>
          <w:ilvl w:val="0"/>
          <w:numId w:val="0"/>
        </w:numPr>
      </w:pPr>
      <w:r>
        <w:t>See 10.1.4 Type of [1] for more information on type</w:t>
      </w:r>
      <w:r w:rsidRPr="00C36E8B">
        <w:t>.</w:t>
      </w:r>
    </w:p>
    <w:p w14:paraId="39BF8CD7" w14:textId="77777777" w:rsidR="00B7783E" w:rsidRDefault="00B7783E" w:rsidP="00D25B88">
      <w:pPr>
        <w:pStyle w:val="ListBullet"/>
        <w:numPr>
          <w:ilvl w:val="0"/>
          <w:numId w:val="0"/>
        </w:numPr>
      </w:pPr>
      <w:r>
        <w:t xml:space="preserve">See </w:t>
      </w:r>
      <w:r>
        <w:fldChar w:fldCharType="begin"/>
      </w:r>
      <w:r>
        <w:instrText xml:space="preserve"> REF _Ref305596378 \r \h </w:instrText>
      </w:r>
      <w:r>
        <w:fldChar w:fldCharType="separate"/>
      </w:r>
      <w:r>
        <w:t>5.3.4</w:t>
      </w:r>
      <w:r>
        <w:fldChar w:fldCharType="end"/>
      </w:r>
      <w:r>
        <w:t xml:space="preserve"> and </w:t>
      </w:r>
      <w:r>
        <w:fldChar w:fldCharType="begin"/>
      </w:r>
      <w:r>
        <w:instrText xml:space="preserve"> REF _Ref305596399 \r \h </w:instrText>
      </w:r>
      <w:r>
        <w:fldChar w:fldCharType="separate"/>
      </w:r>
      <w:r>
        <w:t>5.4.3</w:t>
      </w:r>
      <w:r>
        <w:fldChar w:fldCharType="end"/>
      </w:r>
      <w:r>
        <w:t xml:space="preserve"> for predefined data types and user-defined data types that can apply type information to an element.</w:t>
      </w:r>
    </w:p>
    <w:p w14:paraId="048AE8DA" w14:textId="77777777" w:rsidR="00B7783E" w:rsidRDefault="00B7783E" w:rsidP="00CE4D5A">
      <w:pPr>
        <w:pStyle w:val="ListBullet"/>
        <w:numPr>
          <w:ilvl w:val="0"/>
          <w:numId w:val="0"/>
        </w:numPr>
      </w:pPr>
      <w:bookmarkStart w:id="367" w:name="_Toc303068549"/>
      <w:r>
        <w:lastRenderedPageBreak/>
        <w:t>The following table captures the properties of this modelled element.</w:t>
      </w:r>
    </w:p>
    <w:p w14:paraId="6013B761" w14:textId="77777777" w:rsidR="00B7783E" w:rsidRDefault="00B7783E" w:rsidP="00CE4D5A">
      <w:pPr>
        <w:pStyle w:val="Caption"/>
        <w:keepNext/>
        <w:rPr>
          <w:i/>
        </w:rPr>
      </w:pPr>
      <w:bookmarkStart w:id="368" w:name="_Ref309228892"/>
      <w:bookmarkStart w:id="369" w:name="_Toc314595380"/>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1</w:t>
      </w:r>
      <w:r w:rsidRPr="002B1EBC">
        <w:rPr>
          <w:i/>
        </w:rPr>
        <w:fldChar w:fldCharType="end"/>
      </w:r>
      <w:r w:rsidRPr="00782B57">
        <w:rPr>
          <w:i/>
        </w:rPr>
        <w:t>: Attribute properties</w:t>
      </w:r>
      <w:bookmarkEnd w:id="368"/>
      <w:bookmarkEnd w:id="369"/>
    </w:p>
    <w:tbl>
      <w:tblPr>
        <w:tblW w:w="0" w:type="auto"/>
        <w:tblLayout w:type="fixed"/>
        <w:tblLook w:val="01E0" w:firstRow="1" w:lastRow="1" w:firstColumn="1" w:lastColumn="1" w:noHBand="0" w:noVBand="0"/>
      </w:tblPr>
      <w:tblGrid>
        <w:gridCol w:w="1668"/>
        <w:gridCol w:w="5811"/>
        <w:gridCol w:w="2127"/>
      </w:tblGrid>
      <w:tr w:rsidR="00B7783E" w14:paraId="0A0A3069" w14:textId="77777777" w:rsidTr="004E1963">
        <w:tc>
          <w:tcPr>
            <w:tcW w:w="1668" w:type="dxa"/>
            <w:shd w:val="clear" w:color="auto" w:fill="CCCCCC"/>
          </w:tcPr>
          <w:p w14:paraId="6F6EE950" w14:textId="77777777" w:rsidR="00B7783E" w:rsidRPr="008B00E2" w:rsidRDefault="00B7783E" w:rsidP="00D96C83">
            <w:pPr>
              <w:spacing w:before="120"/>
              <w:rPr>
                <w:b/>
              </w:rPr>
            </w:pPr>
            <w:r w:rsidRPr="008B00E2">
              <w:rPr>
                <w:b/>
              </w:rPr>
              <w:t>Property name</w:t>
            </w:r>
          </w:p>
        </w:tc>
        <w:tc>
          <w:tcPr>
            <w:tcW w:w="5811" w:type="dxa"/>
            <w:shd w:val="clear" w:color="auto" w:fill="CCCCCC"/>
          </w:tcPr>
          <w:p w14:paraId="0CF9A38B" w14:textId="77777777" w:rsidR="00B7783E" w:rsidRPr="008B00E2" w:rsidRDefault="00B7783E" w:rsidP="00D96C83">
            <w:pPr>
              <w:spacing w:before="120"/>
              <w:rPr>
                <w:b/>
              </w:rPr>
            </w:pPr>
            <w:r w:rsidRPr="008B00E2">
              <w:rPr>
                <w:b/>
              </w:rPr>
              <w:t>Description</w:t>
            </w:r>
          </w:p>
        </w:tc>
        <w:tc>
          <w:tcPr>
            <w:tcW w:w="2127" w:type="dxa"/>
            <w:shd w:val="clear" w:color="auto" w:fill="CCCCCC"/>
          </w:tcPr>
          <w:p w14:paraId="6003BA2D" w14:textId="77777777" w:rsidR="00B7783E" w:rsidRPr="008B00E2" w:rsidRDefault="00B7783E" w:rsidP="00D96C83">
            <w:pPr>
              <w:spacing w:before="120"/>
              <w:rPr>
                <w:b/>
              </w:rPr>
            </w:pPr>
            <w:r w:rsidRPr="008B00E2">
              <w:rPr>
                <w:b/>
              </w:rPr>
              <w:t>Legal values</w:t>
            </w:r>
          </w:p>
        </w:tc>
      </w:tr>
      <w:tr w:rsidR="00B7783E" w14:paraId="6DBFE382" w14:textId="77777777" w:rsidTr="004E1963">
        <w:tc>
          <w:tcPr>
            <w:tcW w:w="1668" w:type="dxa"/>
          </w:tcPr>
          <w:p w14:paraId="43EFDA60" w14:textId="77777777" w:rsidR="00B7783E" w:rsidRDefault="00B7783E" w:rsidP="002B1EBC">
            <w:pPr>
              <w:spacing w:before="120" w:after="0"/>
            </w:pPr>
            <w:r>
              <w:t>documentation</w:t>
            </w:r>
          </w:p>
        </w:tc>
        <w:tc>
          <w:tcPr>
            <w:tcW w:w="5811" w:type="dxa"/>
          </w:tcPr>
          <w:p w14:paraId="6399717C" w14:textId="34D1658E" w:rsidR="00B7783E" w:rsidRDefault="00B7783E" w:rsidP="002B1EBC">
            <w:pPr>
              <w:spacing w:before="120" w:after="0"/>
            </w:pPr>
            <w:r>
              <w:t>Contain</w:t>
            </w:r>
            <w:r w:rsidR="00E3484E">
              <w:t>s</w:t>
            </w:r>
            <w:r>
              <w:t xml:space="preserve"> a textual description of the attribute.</w:t>
            </w:r>
            <w:r>
              <w:br/>
              <w:t>Should refer (to enable traceability) to the specific requirement.</w:t>
            </w:r>
          </w:p>
        </w:tc>
        <w:tc>
          <w:tcPr>
            <w:tcW w:w="2127" w:type="dxa"/>
          </w:tcPr>
          <w:p w14:paraId="10A38F5F" w14:textId="77777777" w:rsidR="00B7783E" w:rsidRDefault="00B7783E" w:rsidP="002B1EBC">
            <w:pPr>
              <w:spacing w:before="120" w:after="0"/>
            </w:pPr>
            <w:r>
              <w:t>Any</w:t>
            </w:r>
          </w:p>
        </w:tc>
      </w:tr>
      <w:tr w:rsidR="00B7783E" w14:paraId="540A539C" w14:textId="77777777" w:rsidTr="004E1963">
        <w:tc>
          <w:tcPr>
            <w:tcW w:w="1668" w:type="dxa"/>
          </w:tcPr>
          <w:p w14:paraId="7587F4AC" w14:textId="77777777" w:rsidR="00B7783E" w:rsidRDefault="00B7783E" w:rsidP="002B1EBC">
            <w:pPr>
              <w:spacing w:before="120" w:after="0"/>
            </w:pPr>
            <w:r>
              <w:t>ordered</w:t>
            </w:r>
          </w:p>
        </w:tc>
        <w:tc>
          <w:tcPr>
            <w:tcW w:w="5811" w:type="dxa"/>
          </w:tcPr>
          <w:p w14:paraId="7BC273D3" w14:textId="77777777" w:rsidR="00B7783E" w:rsidRDefault="00B7783E" w:rsidP="002B1EBC">
            <w:pPr>
              <w:spacing w:before="120" w:after="0"/>
            </w:pPr>
            <w:r w:rsidRPr="00C2604F">
              <w:t>For a multi-valued multiplicity; this specifies whether the values of this attri</w:t>
            </w:r>
            <w:r>
              <w:t xml:space="preserve">bute instance are sequentially ordered. </w:t>
            </w:r>
            <w:r w:rsidRPr="00C2604F">
              <w:t xml:space="preserve">See section </w:t>
            </w:r>
            <w:r>
              <w:t>7.3.44 and its Table 7.1 of [2].</w:t>
            </w:r>
          </w:p>
        </w:tc>
        <w:tc>
          <w:tcPr>
            <w:tcW w:w="2127" w:type="dxa"/>
          </w:tcPr>
          <w:p w14:paraId="6DE263E7" w14:textId="6D4B9AD1" w:rsidR="00B7783E" w:rsidRDefault="00B7783E" w:rsidP="002B1EBC">
            <w:pPr>
              <w:spacing w:before="120" w:after="0"/>
            </w:pPr>
            <w:r>
              <w:t>T</w:t>
            </w:r>
            <w:r w:rsidRPr="00C2604F">
              <w:t xml:space="preserve">rue, </w:t>
            </w:r>
            <w:r>
              <w:t>F</w:t>
            </w:r>
            <w:r w:rsidRPr="00C2604F">
              <w:t>alse</w:t>
            </w:r>
            <w:r w:rsidR="00E3484E">
              <w:t xml:space="preserve"> (default)</w:t>
            </w:r>
          </w:p>
          <w:p w14:paraId="211F97AC" w14:textId="77777777" w:rsidR="00B7783E" w:rsidRDefault="00B7783E" w:rsidP="002B1EBC">
            <w:pPr>
              <w:spacing w:before="120" w:after="0"/>
            </w:pPr>
          </w:p>
        </w:tc>
      </w:tr>
      <w:tr w:rsidR="00B7783E" w14:paraId="5F54906E" w14:textId="77777777" w:rsidTr="004E1963">
        <w:tc>
          <w:tcPr>
            <w:tcW w:w="1668" w:type="dxa"/>
          </w:tcPr>
          <w:p w14:paraId="2B36755E" w14:textId="77777777" w:rsidR="00B7783E" w:rsidRDefault="00B7783E" w:rsidP="002B1EBC">
            <w:pPr>
              <w:spacing w:before="120" w:after="0"/>
            </w:pPr>
            <w:r>
              <w:t>unique</w:t>
            </w:r>
          </w:p>
        </w:tc>
        <w:tc>
          <w:tcPr>
            <w:tcW w:w="5811" w:type="dxa"/>
          </w:tcPr>
          <w:p w14:paraId="63416DFD" w14:textId="77777777" w:rsidR="00B7783E" w:rsidRDefault="00B7783E" w:rsidP="002B1EBC">
            <w:pPr>
              <w:spacing w:before="120" w:after="0"/>
            </w:pPr>
            <w:r>
              <w:t>For a multi-valued multiplicity, this specifies whether the values of this attribute instance are unique (i.e., no duplicate attribute values).</w:t>
            </w:r>
            <w:r w:rsidRPr="001E53C9">
              <w:t xml:space="preserve"> </w:t>
            </w:r>
            <w:r>
              <w:t>S</w:t>
            </w:r>
            <w:r w:rsidRPr="002E3466">
              <w:t>ee section 7.3.44 and its Table 7.1</w:t>
            </w:r>
            <w:r>
              <w:t xml:space="preserve"> of [2].</w:t>
            </w:r>
          </w:p>
        </w:tc>
        <w:tc>
          <w:tcPr>
            <w:tcW w:w="2127" w:type="dxa"/>
          </w:tcPr>
          <w:p w14:paraId="602570C1" w14:textId="150C5BAC" w:rsidR="00B7783E" w:rsidRDefault="00E3484E" w:rsidP="002B1EBC">
            <w:pPr>
              <w:spacing w:before="120" w:after="0"/>
            </w:pPr>
            <w:r>
              <w:t>True (default), False</w:t>
            </w:r>
          </w:p>
          <w:p w14:paraId="176380E5" w14:textId="77777777" w:rsidR="00B7783E" w:rsidRDefault="00B7783E" w:rsidP="002B1EBC">
            <w:pPr>
              <w:spacing w:before="120" w:after="0"/>
            </w:pPr>
          </w:p>
        </w:tc>
      </w:tr>
      <w:tr w:rsidR="00B7783E" w14:paraId="7939803C" w14:textId="77777777" w:rsidTr="004E1963">
        <w:tc>
          <w:tcPr>
            <w:tcW w:w="1668" w:type="dxa"/>
          </w:tcPr>
          <w:p w14:paraId="4A35B17D" w14:textId="77777777" w:rsidR="00B7783E" w:rsidRDefault="00B7783E" w:rsidP="002B1EBC">
            <w:pPr>
              <w:spacing w:before="120" w:after="0"/>
            </w:pPr>
            <w:r>
              <w:t>r</w:t>
            </w:r>
            <w:r w:rsidRPr="008B00E2">
              <w:t>ead</w:t>
            </w:r>
          </w:p>
        </w:tc>
        <w:tc>
          <w:tcPr>
            <w:tcW w:w="5811" w:type="dxa"/>
          </w:tcPr>
          <w:p w14:paraId="08E6E6F9" w14:textId="28A0B3EA" w:rsidR="00B7783E" w:rsidRDefault="00C01F71" w:rsidP="002B1EBC">
            <w:pPr>
              <w:spacing w:before="120" w:after="0"/>
            </w:pPr>
            <w:r>
              <w:t>Specifies</w:t>
            </w:r>
            <w:r w:rsidR="00B7783E">
              <w:t xml:space="preserve"> that </w:t>
            </w:r>
            <w:proofErr w:type="gramStart"/>
            <w:r w:rsidR="00B7783E">
              <w:t>this attribute can be read by the manager</w:t>
            </w:r>
            <w:proofErr w:type="gramEnd"/>
            <w:r w:rsidR="00B7783E">
              <w:t>.</w:t>
            </w:r>
          </w:p>
        </w:tc>
        <w:tc>
          <w:tcPr>
            <w:tcW w:w="2127" w:type="dxa"/>
          </w:tcPr>
          <w:p w14:paraId="1D379AC7" w14:textId="1625952D" w:rsidR="00B7783E" w:rsidRDefault="00B7783E" w:rsidP="002B1EBC">
            <w:pPr>
              <w:spacing w:before="120" w:after="0"/>
            </w:pPr>
            <w:r>
              <w:t>True (default), False</w:t>
            </w:r>
          </w:p>
        </w:tc>
      </w:tr>
      <w:tr w:rsidR="00B7783E" w14:paraId="65D4D41D" w14:textId="77777777" w:rsidTr="004E1963">
        <w:tc>
          <w:tcPr>
            <w:tcW w:w="1668" w:type="dxa"/>
          </w:tcPr>
          <w:p w14:paraId="2DF963A0" w14:textId="77777777" w:rsidR="00B7783E" w:rsidRDefault="00B7783E" w:rsidP="002B1EBC">
            <w:pPr>
              <w:spacing w:before="120" w:after="0"/>
            </w:pPr>
            <w:r>
              <w:t>write</w:t>
            </w:r>
          </w:p>
        </w:tc>
        <w:tc>
          <w:tcPr>
            <w:tcW w:w="5811" w:type="dxa"/>
          </w:tcPr>
          <w:p w14:paraId="536FC545" w14:textId="2D8E3B8F" w:rsidR="00B7783E" w:rsidRDefault="00C01F71" w:rsidP="002B1EBC">
            <w:pPr>
              <w:spacing w:before="120" w:after="0"/>
            </w:pPr>
            <w:r>
              <w:t>Specifies</w:t>
            </w:r>
            <w:r w:rsidR="00B7783E">
              <w:t xml:space="preserve"> that this attribute can be written by the manager under the conditions specified in Annex B.</w:t>
            </w:r>
          </w:p>
        </w:tc>
        <w:tc>
          <w:tcPr>
            <w:tcW w:w="2127" w:type="dxa"/>
          </w:tcPr>
          <w:p w14:paraId="01EFC13C" w14:textId="3AD8A1F6" w:rsidR="00B7783E" w:rsidRDefault="00B7783E" w:rsidP="002B1EBC">
            <w:pPr>
              <w:spacing w:before="120" w:after="0"/>
            </w:pPr>
            <w:r>
              <w:t>True, False (default)</w:t>
            </w:r>
          </w:p>
        </w:tc>
      </w:tr>
      <w:tr w:rsidR="00B7783E" w14:paraId="681AE4C2" w14:textId="77777777" w:rsidTr="004E1963">
        <w:tc>
          <w:tcPr>
            <w:tcW w:w="1668" w:type="dxa"/>
          </w:tcPr>
          <w:p w14:paraId="30DA5B05" w14:textId="77777777" w:rsidR="00B7783E" w:rsidRDefault="00B7783E" w:rsidP="002B1EBC">
            <w:pPr>
              <w:spacing w:before="120" w:after="0"/>
            </w:pPr>
            <w:r>
              <w:t>type</w:t>
            </w:r>
          </w:p>
        </w:tc>
        <w:tc>
          <w:tcPr>
            <w:tcW w:w="5811" w:type="dxa"/>
          </w:tcPr>
          <w:p w14:paraId="43E28A4F" w14:textId="448FB597" w:rsidR="00B7783E" w:rsidRDefault="00B7783E" w:rsidP="00782B57">
            <w:pPr>
              <w:spacing w:before="120" w:after="0"/>
            </w:pPr>
            <w:r>
              <w:t>Refer</w:t>
            </w:r>
            <w:r w:rsidR="00C01F71">
              <w:t>s</w:t>
            </w:r>
            <w:r>
              <w:t xml:space="preserve"> to a predefined (see section </w:t>
            </w:r>
            <w:r>
              <w:fldChar w:fldCharType="begin"/>
            </w:r>
            <w:r>
              <w:instrText xml:space="preserve"> REF _Ref305747632 \r \h </w:instrText>
            </w:r>
            <w:r>
              <w:fldChar w:fldCharType="separate"/>
            </w:r>
            <w:r>
              <w:t>5.4.3</w:t>
            </w:r>
            <w:r>
              <w:fldChar w:fldCharType="end"/>
            </w:r>
            <w:r>
              <w:t xml:space="preserve">) or user defined data type (see section </w:t>
            </w:r>
            <w:r>
              <w:fldChar w:fldCharType="begin"/>
            </w:r>
            <w:r>
              <w:instrText xml:space="preserve"> REF _Ref310868142 \r \h </w:instrText>
            </w:r>
            <w:r>
              <w:fldChar w:fldCharType="separate"/>
            </w:r>
            <w:r>
              <w:t>5.3.4</w:t>
            </w:r>
            <w:r>
              <w:fldChar w:fldCharType="end"/>
            </w:r>
            <w:r>
              <w:t>. S</w:t>
            </w:r>
            <w:r w:rsidRPr="002E3466">
              <w:t xml:space="preserve">ee </w:t>
            </w:r>
            <w:r>
              <w:t xml:space="preserve">also </w:t>
            </w:r>
            <w:r w:rsidRPr="002E3466">
              <w:t xml:space="preserve">section </w:t>
            </w:r>
            <w:r w:rsidRPr="00291FC3">
              <w:t>7.3.44</w:t>
            </w:r>
            <w:r w:rsidRPr="002E3466">
              <w:t xml:space="preserve"> </w:t>
            </w:r>
            <w:r>
              <w:t xml:space="preserve">of </w:t>
            </w:r>
            <w:r>
              <w:rPr>
                <w:lang w:val="en-US"/>
              </w:rPr>
              <w:fldChar w:fldCharType="begin"/>
            </w:r>
            <w:r>
              <w:rPr>
                <w:lang w:val="en-US"/>
              </w:rPr>
              <w:instrText xml:space="preserve"> REF _Ref309642245 \n \h </w:instrText>
            </w:r>
            <w:r>
              <w:rPr>
                <w:lang w:val="en-US"/>
              </w:rPr>
            </w:r>
            <w:r>
              <w:rPr>
                <w:lang w:val="en-US"/>
              </w:rPr>
              <w:fldChar w:fldCharType="separate"/>
            </w:r>
            <w:r>
              <w:rPr>
                <w:lang w:val="en-US"/>
              </w:rPr>
              <w:t>[2]</w:t>
            </w:r>
            <w:r>
              <w:rPr>
                <w:lang w:val="en-US"/>
              </w:rPr>
              <w:fldChar w:fldCharType="end"/>
            </w:r>
            <w:r>
              <w:t>, inherited from StructuralFeature.</w:t>
            </w:r>
          </w:p>
        </w:tc>
        <w:tc>
          <w:tcPr>
            <w:tcW w:w="2127" w:type="dxa"/>
          </w:tcPr>
          <w:p w14:paraId="64E0DB14" w14:textId="77777777" w:rsidR="00B7783E" w:rsidRDefault="00B7783E" w:rsidP="002B1EBC">
            <w:pPr>
              <w:spacing w:before="120" w:after="0"/>
            </w:pPr>
            <w:r>
              <w:t>NA</w:t>
            </w:r>
          </w:p>
          <w:p w14:paraId="21417B10" w14:textId="77777777" w:rsidR="00B7783E" w:rsidRDefault="00B7783E" w:rsidP="002B1EBC">
            <w:pPr>
              <w:spacing w:before="120" w:after="0"/>
            </w:pPr>
          </w:p>
        </w:tc>
      </w:tr>
      <w:tr w:rsidR="00B7783E" w14:paraId="59CA2933" w14:textId="77777777" w:rsidTr="004E1963">
        <w:tc>
          <w:tcPr>
            <w:tcW w:w="1668" w:type="dxa"/>
          </w:tcPr>
          <w:p w14:paraId="6AC6DF69" w14:textId="77777777" w:rsidR="00B7783E" w:rsidRDefault="00B7783E" w:rsidP="002B1EBC">
            <w:pPr>
              <w:spacing w:before="120" w:after="0"/>
            </w:pPr>
            <w:r>
              <w:t>isInvariant</w:t>
            </w:r>
          </w:p>
        </w:tc>
        <w:tc>
          <w:tcPr>
            <w:tcW w:w="5811" w:type="dxa"/>
          </w:tcPr>
          <w:p w14:paraId="6A759F6D" w14:textId="77777777" w:rsidR="00B7783E" w:rsidRDefault="00B7783E" w:rsidP="002B1EBC">
            <w:pPr>
              <w:spacing w:before="120" w:after="0"/>
            </w:pPr>
            <w:r>
              <w:t>Attribute value is set at object creation time and cannot be changed under the conditions specified in Annex B.</w:t>
            </w:r>
          </w:p>
        </w:tc>
        <w:tc>
          <w:tcPr>
            <w:tcW w:w="2127" w:type="dxa"/>
          </w:tcPr>
          <w:p w14:paraId="3D72022C" w14:textId="23CA2034" w:rsidR="00B7783E" w:rsidRDefault="00B7783E" w:rsidP="002B1EBC">
            <w:pPr>
              <w:spacing w:before="120" w:after="0"/>
            </w:pPr>
            <w:r>
              <w:t>True, False (default)</w:t>
            </w:r>
          </w:p>
        </w:tc>
      </w:tr>
      <w:tr w:rsidR="00B7783E" w14:paraId="09E6890C" w14:textId="77777777" w:rsidTr="004E1963">
        <w:tc>
          <w:tcPr>
            <w:tcW w:w="1668" w:type="dxa"/>
          </w:tcPr>
          <w:p w14:paraId="3B9B73DA" w14:textId="77777777" w:rsidR="00B7783E" w:rsidRDefault="00B7783E" w:rsidP="002B1EBC">
            <w:pPr>
              <w:spacing w:before="120" w:after="0"/>
            </w:pPr>
            <w:r>
              <w:t>allowedValues</w:t>
            </w:r>
          </w:p>
        </w:tc>
        <w:tc>
          <w:tcPr>
            <w:tcW w:w="5811" w:type="dxa"/>
          </w:tcPr>
          <w:p w14:paraId="55B8425E" w14:textId="32ED953A" w:rsidR="00B7783E" w:rsidRDefault="00C01F71" w:rsidP="002B1EBC">
            <w:pPr>
              <w:spacing w:before="120" w:after="0"/>
            </w:pPr>
            <w:r>
              <w:t>Identifies</w:t>
            </w:r>
            <w:r w:rsidR="00B7783E">
              <w:t xml:space="preserve"> the values the attribute can have.</w:t>
            </w:r>
          </w:p>
        </w:tc>
        <w:tc>
          <w:tcPr>
            <w:tcW w:w="2127" w:type="dxa"/>
          </w:tcPr>
          <w:p w14:paraId="18D6F7A1" w14:textId="1C422975" w:rsidR="00B7783E" w:rsidRDefault="00B7783E" w:rsidP="002B1EBC">
            <w:pPr>
              <w:spacing w:before="120" w:after="0"/>
            </w:pPr>
            <w:r>
              <w:t>Dependent on type</w:t>
            </w:r>
          </w:p>
        </w:tc>
      </w:tr>
      <w:tr w:rsidR="00B7783E" w14:paraId="6FD7B0F0" w14:textId="77777777" w:rsidTr="004E1963">
        <w:tc>
          <w:tcPr>
            <w:tcW w:w="1668" w:type="dxa"/>
          </w:tcPr>
          <w:p w14:paraId="6C24559E" w14:textId="77777777" w:rsidR="00B7783E" w:rsidRDefault="00B7783E" w:rsidP="002B1EBC">
            <w:pPr>
              <w:spacing w:before="120" w:after="0"/>
            </w:pPr>
            <w:r>
              <w:t>n</w:t>
            </w:r>
            <w:r w:rsidRPr="008B00E2">
              <w:t>otification</w:t>
            </w:r>
          </w:p>
        </w:tc>
        <w:tc>
          <w:tcPr>
            <w:tcW w:w="5811" w:type="dxa"/>
          </w:tcPr>
          <w:p w14:paraId="48F57A72" w14:textId="289F4599" w:rsidR="00B7783E" w:rsidRDefault="00E3484E" w:rsidP="002B1EBC">
            <w:pPr>
              <w:spacing w:before="120" w:after="0"/>
            </w:pPr>
            <w:r>
              <w:t>Identifies</w:t>
            </w:r>
            <w:r w:rsidR="00B7783E">
              <w:t xml:space="preserve"> whether a notification has to be sent in case of a value change.</w:t>
            </w:r>
          </w:p>
        </w:tc>
        <w:tc>
          <w:tcPr>
            <w:tcW w:w="2127" w:type="dxa"/>
          </w:tcPr>
          <w:p w14:paraId="0C673E8F" w14:textId="313D3AAE" w:rsidR="00B7783E" w:rsidRDefault="00B7783E" w:rsidP="002B1EBC">
            <w:pPr>
              <w:spacing w:before="120" w:after="0"/>
            </w:pPr>
            <w:r>
              <w:t>True (default), False</w:t>
            </w:r>
          </w:p>
        </w:tc>
      </w:tr>
      <w:tr w:rsidR="00B7783E" w14:paraId="47F21B70" w14:textId="77777777" w:rsidTr="004E1963">
        <w:tc>
          <w:tcPr>
            <w:tcW w:w="1668" w:type="dxa"/>
          </w:tcPr>
          <w:p w14:paraId="40ABE1D8" w14:textId="77777777" w:rsidR="00B7783E" w:rsidRDefault="00B7783E" w:rsidP="002B1EBC">
            <w:pPr>
              <w:spacing w:before="120" w:after="0"/>
            </w:pPr>
            <w:r>
              <w:t>defaultValue</w:t>
            </w:r>
          </w:p>
        </w:tc>
        <w:tc>
          <w:tcPr>
            <w:tcW w:w="5811" w:type="dxa"/>
          </w:tcPr>
          <w:p w14:paraId="1D0402A6" w14:textId="6EED1919" w:rsidR="00B7783E" w:rsidRDefault="00E3484E" w:rsidP="002B1EBC">
            <w:pPr>
              <w:spacing w:before="120" w:after="0"/>
            </w:pPr>
            <w:r>
              <w:t>Identifies</w:t>
            </w:r>
            <w:r w:rsidR="00B7783E">
              <w:t xml:space="preserve"> a value at specification time that is used at object creation time under conditions defined in Annex B.</w:t>
            </w:r>
          </w:p>
        </w:tc>
        <w:tc>
          <w:tcPr>
            <w:tcW w:w="2127" w:type="dxa"/>
          </w:tcPr>
          <w:p w14:paraId="3DE6525A" w14:textId="15010280" w:rsidR="00B7783E" w:rsidRDefault="00B7783E" w:rsidP="002B1EBC">
            <w:pPr>
              <w:spacing w:before="120" w:after="0"/>
            </w:pPr>
            <w:r>
              <w:t>Dependent on type</w:t>
            </w:r>
          </w:p>
        </w:tc>
      </w:tr>
      <w:tr w:rsidR="00B7783E" w14:paraId="32FEC874" w14:textId="77777777" w:rsidTr="004E1963">
        <w:tc>
          <w:tcPr>
            <w:tcW w:w="1668" w:type="dxa"/>
          </w:tcPr>
          <w:p w14:paraId="2E13823D" w14:textId="77777777" w:rsidR="00B7783E" w:rsidRDefault="00B7783E" w:rsidP="002B1EBC">
            <w:pPr>
              <w:spacing w:before="120" w:after="0"/>
            </w:pPr>
            <w:r>
              <w:t>multiplicity</w:t>
            </w:r>
          </w:p>
        </w:tc>
        <w:tc>
          <w:tcPr>
            <w:tcW w:w="5811" w:type="dxa"/>
          </w:tcPr>
          <w:p w14:paraId="3D781CE0" w14:textId="774AB6E7" w:rsidR="00B7783E" w:rsidRDefault="00B7783E" w:rsidP="002B1EBC">
            <w:pPr>
              <w:spacing w:before="120" w:after="0"/>
            </w:pPr>
            <w:r>
              <w:t>Define</w:t>
            </w:r>
            <w:r w:rsidR="00E3484E">
              <w:t>s</w:t>
            </w:r>
            <w:r>
              <w:t xml:space="preserve"> the number of values the attribute can simultaneously have. S</w:t>
            </w:r>
            <w:r w:rsidRPr="002E3466">
              <w:t xml:space="preserve">ee section </w:t>
            </w:r>
            <w:r w:rsidRPr="00291FC3">
              <w:t>7.3.44</w:t>
            </w:r>
            <w:r w:rsidRPr="002E3466">
              <w:t xml:space="preserve"> </w:t>
            </w:r>
            <w:r>
              <w:t xml:space="preserve">of </w:t>
            </w:r>
            <w:r>
              <w:rPr>
                <w:lang w:val="en-US"/>
              </w:rPr>
              <w:fldChar w:fldCharType="begin"/>
            </w:r>
            <w:r>
              <w:rPr>
                <w:lang w:val="en-US"/>
              </w:rPr>
              <w:instrText xml:space="preserve"> REF _Ref309642245 \n \h </w:instrText>
            </w:r>
            <w:r>
              <w:rPr>
                <w:lang w:val="en-US"/>
              </w:rPr>
            </w:r>
            <w:r>
              <w:rPr>
                <w:lang w:val="en-US"/>
              </w:rPr>
              <w:fldChar w:fldCharType="separate"/>
            </w:r>
            <w:r>
              <w:rPr>
                <w:lang w:val="en-US"/>
              </w:rPr>
              <w:t>[2]</w:t>
            </w:r>
            <w:r>
              <w:rPr>
                <w:lang w:val="en-US"/>
              </w:rPr>
              <w:fldChar w:fldCharType="end"/>
            </w:r>
            <w:r>
              <w:t>; inherited from StructuralFeature.</w:t>
            </w:r>
          </w:p>
        </w:tc>
        <w:tc>
          <w:tcPr>
            <w:tcW w:w="2127" w:type="dxa"/>
          </w:tcPr>
          <w:p w14:paraId="43F8987D" w14:textId="62C9A172" w:rsidR="00B7783E" w:rsidRDefault="00B7783E" w:rsidP="002B1EBC">
            <w:pPr>
              <w:spacing w:before="120" w:after="0"/>
            </w:pPr>
            <w:r w:rsidRPr="00357E5F">
              <w:t>See</w:t>
            </w:r>
            <w:r>
              <w:t xml:space="preserve"> </w:t>
            </w:r>
            <w:r>
              <w:fldChar w:fldCharType="begin"/>
            </w:r>
            <w:r>
              <w:instrText xml:space="preserve"> REF _Ref313611399 \r \h </w:instrText>
            </w:r>
            <w:r>
              <w:fldChar w:fldCharType="separate"/>
            </w:r>
            <w:r>
              <w:t>5.2.8</w:t>
            </w:r>
            <w:r>
              <w:fldChar w:fldCharType="end"/>
            </w:r>
            <w:r>
              <w:t xml:space="preserve"> </w:t>
            </w:r>
            <w:r w:rsidRPr="00B04F5E">
              <w:t>Default is 1</w:t>
            </w:r>
          </w:p>
        </w:tc>
      </w:tr>
      <w:tr w:rsidR="00B7783E" w14:paraId="66BBA833" w14:textId="77777777" w:rsidTr="004E1963">
        <w:tc>
          <w:tcPr>
            <w:tcW w:w="1668" w:type="dxa"/>
          </w:tcPr>
          <w:p w14:paraId="735CEA32" w14:textId="77777777" w:rsidR="00B7783E" w:rsidRDefault="00B7783E" w:rsidP="002B1EBC">
            <w:pPr>
              <w:spacing w:before="120" w:after="0"/>
            </w:pPr>
            <w:r>
              <w:t>supportQualifier</w:t>
            </w:r>
          </w:p>
        </w:tc>
        <w:tc>
          <w:tcPr>
            <w:tcW w:w="5811" w:type="dxa"/>
          </w:tcPr>
          <w:p w14:paraId="4E917B1F" w14:textId="3792015A" w:rsidR="00B7783E" w:rsidRDefault="00E3484E" w:rsidP="00782B57">
            <w:pPr>
              <w:spacing w:before="120" w:after="0"/>
            </w:pPr>
            <w:r>
              <w:t>Identifies</w:t>
            </w:r>
            <w:r w:rsidR="00B7783E">
              <w:t xml:space="preserve"> the required support of the attribute. See also section </w:t>
            </w:r>
            <w:r w:rsidR="00B7783E">
              <w:fldChar w:fldCharType="begin"/>
            </w:r>
            <w:r w:rsidR="00B7783E">
              <w:instrText xml:space="preserve"> REF _Ref310867301 \r \h </w:instrText>
            </w:r>
            <w:r w:rsidR="00B7783E">
              <w:fldChar w:fldCharType="separate"/>
            </w:r>
            <w:r w:rsidR="00B7783E">
              <w:t>6</w:t>
            </w:r>
            <w:r w:rsidR="00B7783E">
              <w:fldChar w:fldCharType="end"/>
            </w:r>
            <w:r w:rsidR="00B7783E">
              <w:t>.</w:t>
            </w:r>
          </w:p>
        </w:tc>
        <w:tc>
          <w:tcPr>
            <w:tcW w:w="2127" w:type="dxa"/>
          </w:tcPr>
          <w:p w14:paraId="3E2D30F3" w14:textId="7DC9766E" w:rsidR="00B7783E" w:rsidRDefault="00E3484E" w:rsidP="002B1EBC">
            <w:pPr>
              <w:keepNext/>
              <w:spacing w:before="120" w:after="0"/>
            </w:pPr>
            <w:r>
              <w:t>M, O (default), CM, CO, C</w:t>
            </w:r>
          </w:p>
        </w:tc>
      </w:tr>
    </w:tbl>
    <w:p w14:paraId="4830A922" w14:textId="77777777" w:rsidR="00B7783E" w:rsidRDefault="00B7783E"/>
    <w:p w14:paraId="0DD559D1" w14:textId="77777777" w:rsidR="00B7783E" w:rsidRDefault="00B7783E" w:rsidP="0074525B">
      <w:pPr>
        <w:pStyle w:val="Heading4"/>
        <w:numPr>
          <w:ilvl w:val="3"/>
          <w:numId w:val="11"/>
        </w:numPr>
        <w:tabs>
          <w:tab w:val="clear" w:pos="2880"/>
        </w:tabs>
      </w:pPr>
      <w:bookmarkStart w:id="370" w:name="_Toc311121658"/>
      <w:r>
        <w:t>Example</w:t>
      </w:r>
      <w:bookmarkEnd w:id="367"/>
      <w:bookmarkEnd w:id="370"/>
    </w:p>
    <w:p w14:paraId="4CE35FF2" w14:textId="77777777" w:rsidR="00B7783E" w:rsidRPr="00D064EF" w:rsidRDefault="00B7783E"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14:paraId="49E4A985" w14:textId="77777777" w:rsidR="00B7783E" w:rsidRDefault="00E761A4" w:rsidP="00E06DAF">
      <w:pPr>
        <w:pStyle w:val="TH"/>
      </w:pPr>
      <w:r>
        <w:pict w14:anchorId="495259C9">
          <v:shape id="_x0000_i1030" type="#_x0000_t75" style="width:83.15pt;height:56.3pt">
            <v:imagedata r:id="rId13" o:title=""/>
          </v:shape>
        </w:pict>
      </w:r>
    </w:p>
    <w:p w14:paraId="64482EA7" w14:textId="77777777" w:rsidR="00B7783E" w:rsidRDefault="00B7783E" w:rsidP="006C7EC1">
      <w:pPr>
        <w:pStyle w:val="Caption"/>
        <w:jc w:val="center"/>
      </w:pPr>
      <w:bookmarkStart w:id="371" w:name="_Toc314595353"/>
      <w:r>
        <w:t xml:space="preserve">Figure </w:t>
      </w:r>
      <w:r w:rsidR="0074525B">
        <w:fldChar w:fldCharType="begin"/>
      </w:r>
      <w:r w:rsidR="0074525B">
        <w:instrText xml:space="preserve"> SEQ Figure \* ARABIC </w:instrText>
      </w:r>
      <w:r w:rsidR="0074525B">
        <w:fldChar w:fldCharType="separate"/>
      </w:r>
      <w:r>
        <w:rPr>
          <w:noProof/>
        </w:rPr>
        <w:t>1</w:t>
      </w:r>
      <w:r w:rsidR="0074525B">
        <w:rPr>
          <w:noProof/>
        </w:rPr>
        <w:fldChar w:fldCharType="end"/>
      </w:r>
      <w:r>
        <w:t>: Attribute notation</w:t>
      </w:r>
      <w:bookmarkEnd w:id="371"/>
    </w:p>
    <w:p w14:paraId="4032A69E" w14:textId="77777777" w:rsidR="00B7783E" w:rsidRPr="008456BC" w:rsidRDefault="00B7783E" w:rsidP="0074525B">
      <w:pPr>
        <w:pStyle w:val="Heading4"/>
        <w:numPr>
          <w:ilvl w:val="3"/>
          <w:numId w:val="11"/>
        </w:numPr>
        <w:tabs>
          <w:tab w:val="clear" w:pos="2880"/>
        </w:tabs>
      </w:pPr>
      <w:bookmarkStart w:id="372" w:name="_Toc311121659"/>
      <w:bookmarkStart w:id="373" w:name="_Ref314595180"/>
      <w:r>
        <w:t>Name style</w:t>
      </w:r>
      <w:bookmarkEnd w:id="372"/>
      <w:bookmarkEnd w:id="373"/>
    </w:p>
    <w:p w14:paraId="722ECF17" w14:textId="77777777" w:rsidR="00B7783E" w:rsidRDefault="00B7783E" w:rsidP="001355BF">
      <w:r>
        <w:t>An attribute name shall use the LCC style.</w:t>
      </w:r>
    </w:p>
    <w:p w14:paraId="08CBA171" w14:textId="77777777" w:rsidR="00B7783E" w:rsidRDefault="00B7783E" w:rsidP="00B053D7">
      <w:r>
        <w:t>Well Known Abbreviation (WKA) is treated as a word if used in a name. However, WKA shall be used as is (its letter case cannot be changed) except when it is the first word of a name; and if so, its first letter must be in lower case.</w:t>
      </w:r>
    </w:p>
    <w:p w14:paraId="06FD17BD" w14:textId="77777777" w:rsidR="00B7783E" w:rsidRDefault="00B7783E" w:rsidP="001355BF"/>
    <w:p w14:paraId="36845D2A" w14:textId="77777777" w:rsidR="00B7783E" w:rsidRDefault="00B7783E" w:rsidP="0074525B">
      <w:pPr>
        <w:pStyle w:val="Heading3"/>
        <w:numPr>
          <w:ilvl w:val="2"/>
          <w:numId w:val="11"/>
        </w:numPr>
      </w:pPr>
      <w:bookmarkStart w:id="374" w:name="_Toc311121660"/>
      <w:bookmarkStart w:id="375" w:name="_Toc314595322"/>
      <w:r>
        <w:lastRenderedPageBreak/>
        <w:t>Association relationship</w:t>
      </w:r>
      <w:bookmarkEnd w:id="374"/>
      <w:bookmarkEnd w:id="375"/>
    </w:p>
    <w:p w14:paraId="0EF6F43F" w14:textId="77777777" w:rsidR="00B7783E" w:rsidRDefault="00B7783E" w:rsidP="0074525B">
      <w:pPr>
        <w:pStyle w:val="Heading4"/>
        <w:numPr>
          <w:ilvl w:val="3"/>
          <w:numId w:val="11"/>
        </w:numPr>
        <w:tabs>
          <w:tab w:val="clear" w:pos="2880"/>
        </w:tabs>
      </w:pPr>
      <w:bookmarkStart w:id="376" w:name="_Toc311121661"/>
      <w:r>
        <w:t>Description</w:t>
      </w:r>
      <w:bookmarkEnd w:id="376"/>
    </w:p>
    <w:p w14:paraId="3304BC26" w14:textId="77777777" w:rsidR="00B7783E" w:rsidRDefault="00B7783E" w:rsidP="006C7EC1">
      <w:bookmarkStart w:id="377" w:name="_Toc302902217"/>
      <w:bookmarkStart w:id="378" w:name="_Toc302902909"/>
      <w:bookmarkStart w:id="379" w:name="_Toc302902976"/>
      <w:bookmarkStart w:id="380" w:name="_Toc302903071"/>
      <w:bookmarkStart w:id="381" w:name="_Toc302903156"/>
      <w:bookmarkStart w:id="382" w:name="_Toc302903308"/>
      <w:bookmarkStart w:id="383" w:name="_Toc302903390"/>
      <w:bookmarkStart w:id="384" w:name="_Toc302903472"/>
      <w:bookmarkStart w:id="385" w:name="_Toc302903645"/>
      <w:bookmarkStart w:id="386" w:name="_Toc302903727"/>
      <w:bookmarkStart w:id="387" w:name="_Toc302918657"/>
      <w:bookmarkStart w:id="388" w:name="_Toc303068466"/>
      <w:bookmarkStart w:id="389" w:name="_Toc303068551"/>
      <w:bookmarkStart w:id="390" w:name="_Toc303068673"/>
      <w:bookmarkStart w:id="391" w:name="_Toc303068786"/>
      <w:bookmarkStart w:id="392" w:name="_Toc308514312"/>
      <w:bookmarkStart w:id="393" w:name="_Toc308540968"/>
      <w:bookmarkStart w:id="394" w:name="_Toc308514313"/>
      <w:bookmarkStart w:id="395" w:name="_Toc308540969"/>
      <w:bookmarkStart w:id="396" w:name="_Toc308514314"/>
      <w:bookmarkStart w:id="397" w:name="_Toc308540970"/>
      <w:bookmarkStart w:id="398" w:name="_Toc308514315"/>
      <w:bookmarkStart w:id="399" w:name="_Toc308540971"/>
      <w:bookmarkStart w:id="400" w:name="_Toc308514316"/>
      <w:bookmarkStart w:id="401" w:name="_Toc308540972"/>
      <w:bookmarkStart w:id="402" w:name="_Toc308514317"/>
      <w:bookmarkStart w:id="403" w:name="_Toc308540973"/>
      <w:bookmarkStart w:id="404" w:name="_Toc308514318"/>
      <w:bookmarkStart w:id="405" w:name="_Toc308540974"/>
      <w:bookmarkStart w:id="406" w:name="_Toc308514319"/>
      <w:bookmarkStart w:id="407" w:name="_Toc308540975"/>
      <w:bookmarkStart w:id="408" w:name="_Toc308514320"/>
      <w:bookmarkStart w:id="409" w:name="_Toc308514359"/>
      <w:bookmarkStart w:id="410" w:name="_Toc308514532"/>
      <w:bookmarkStart w:id="411" w:name="_Toc308540976"/>
      <w:bookmarkStart w:id="412" w:name="_Toc308514321"/>
      <w:bookmarkStart w:id="413" w:name="_Toc308540977"/>
      <w:bookmarkStart w:id="414" w:name="_Toc308514322"/>
      <w:bookmarkStart w:id="415" w:name="_Toc308540978"/>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r>
        <w:t>It shows a relationship between two classes and describes the reasons for the relationship and the rules that might govern that relationship.</w:t>
      </w:r>
    </w:p>
    <w:p w14:paraId="57B2DE89" w14:textId="77777777" w:rsidR="00B7783E" w:rsidRDefault="00B7783E" w:rsidP="006C7EC1">
      <w:r>
        <w:t xml:space="preserve">It has ends. Its end, the association end(s), specifies the role that the object at one end of a relationship performs. Each end of a relationship has properties that specify the role (see </w:t>
      </w:r>
      <w:r>
        <w:fldChar w:fldCharType="begin"/>
      </w:r>
      <w:r>
        <w:instrText xml:space="preserve"> REF _Ref314594606 \r \h </w:instrText>
      </w:r>
      <w:r>
        <w:fldChar w:fldCharType="separate"/>
      </w:r>
      <w:r>
        <w:t>5.2.9</w:t>
      </w:r>
      <w:r>
        <w:fldChar w:fldCharType="end"/>
      </w:r>
      <w:r>
        <w:t xml:space="preserve">), multiplicity (see </w:t>
      </w:r>
      <w:r>
        <w:fldChar w:fldCharType="begin"/>
      </w:r>
      <w:r>
        <w:instrText xml:space="preserve"> REF _Ref314594651 \r \h </w:instrText>
      </w:r>
      <w:r>
        <w:fldChar w:fldCharType="separate"/>
      </w:r>
      <w:r>
        <w:t>5.2.8</w:t>
      </w:r>
      <w:r>
        <w:fldChar w:fldCharType="end"/>
      </w:r>
      <w:r>
        <w:t xml:space="preserve">), visibility and navigability (see the arrow symbol used in </w:t>
      </w:r>
      <w:r>
        <w:fldChar w:fldCharType="begin"/>
      </w:r>
      <w:r>
        <w:instrText xml:space="preserve"> REF _Ref308362068 \h </w:instrText>
      </w:r>
      <w:r>
        <w:fldChar w:fldCharType="separate"/>
      </w:r>
      <w:r>
        <w:t xml:space="preserve">Figure </w:t>
      </w:r>
      <w:r>
        <w:rPr>
          <w:noProof/>
        </w:rPr>
        <w:t>3</w:t>
      </w:r>
      <w:r>
        <w:t>: Uni</w:t>
      </w:r>
      <w:r w:rsidRPr="007A6B75">
        <w:t>d</w:t>
      </w:r>
      <w:r>
        <w:t xml:space="preserve">irectional association relationship </w:t>
      </w:r>
      <w:r w:rsidRPr="007A6B75">
        <w:t>notation</w:t>
      </w:r>
      <w:r>
        <w:fldChar w:fldCharType="end"/>
      </w:r>
      <w:r>
        <w:t xml:space="preserve">) and may have constraints. Note that visibility would not be used (see bullet </w:t>
      </w:r>
      <w:r>
        <w:fldChar w:fldCharType="begin"/>
      </w:r>
      <w:r>
        <w:instrText xml:space="preserve"> REF _Ref305663716 \r \h </w:instrText>
      </w:r>
      <w:r>
        <w:fldChar w:fldCharType="separate"/>
      </w:r>
      <w:r>
        <w:t>3</w:t>
      </w:r>
      <w:r>
        <w:fldChar w:fldCharType="end"/>
      </w:r>
      <w:r>
        <w:t xml:space="preserve"> of </w:t>
      </w:r>
      <w:r>
        <w:fldChar w:fldCharType="begin"/>
      </w:r>
      <w:r>
        <w:instrText xml:space="preserve"> REF _Ref305663813 \r \h </w:instrText>
      </w:r>
      <w:r>
        <w:fldChar w:fldCharType="separate"/>
      </w:r>
      <w:r>
        <w:t>5.1</w:t>
      </w:r>
      <w:r>
        <w:fldChar w:fldCharType="end"/>
      </w:r>
      <w:r>
        <w:t xml:space="preserve">). </w:t>
      </w:r>
    </w:p>
    <w:p w14:paraId="04101AB8" w14:textId="77777777" w:rsidR="00B7783E" w:rsidRDefault="00B7783E" w:rsidP="006C7EC1">
      <w:r>
        <w:t xml:space="preserve">See 7.3.3 Association of </w:t>
      </w:r>
      <w:r w:rsidRPr="006C7EC1">
        <w:t>[2].</w:t>
      </w:r>
    </w:p>
    <w:p w14:paraId="78DDBC5D" w14:textId="77777777" w:rsidR="00B7783E" w:rsidRDefault="00B7783E" w:rsidP="00D25B88">
      <w:r>
        <w:t>Three ex</w:t>
      </w:r>
      <w:r w:rsidRPr="008043F7">
        <w:t>ample</w:t>
      </w:r>
      <w:r>
        <w:t>s</w:t>
      </w:r>
      <w:r w:rsidRPr="008043F7">
        <w:t xml:space="preserve"> </w:t>
      </w:r>
      <w:r>
        <w:t xml:space="preserve">below </w:t>
      </w:r>
      <w:r w:rsidRPr="008043F7">
        <w:t xml:space="preserve">show a binary association between two model elements. The association can include the possibility </w:t>
      </w:r>
      <w:r>
        <w:t xml:space="preserve">of </w:t>
      </w:r>
      <w:r w:rsidRPr="008043F7">
        <w:t xml:space="preserve">relating a model element to itself. </w:t>
      </w:r>
    </w:p>
    <w:p w14:paraId="6D902C7A" w14:textId="77777777" w:rsidR="00B7783E" w:rsidRDefault="00B7783E" w:rsidP="00D25B88">
      <w:r w:rsidRPr="008043F7">
        <w:t>Th</w:t>
      </w:r>
      <w:r>
        <w:t>e</w:t>
      </w:r>
      <w:r w:rsidRPr="008043F7">
        <w:t xml:space="preserve"> </w:t>
      </w:r>
      <w:r>
        <w:t>first ex</w:t>
      </w:r>
      <w:r w:rsidRPr="008043F7">
        <w:t xml:space="preserve">ample </w:t>
      </w:r>
      <w:r>
        <w:t>(</w:t>
      </w:r>
      <w:r>
        <w:fldChar w:fldCharType="begin"/>
      </w:r>
      <w:r>
        <w:instrText xml:space="preserve"> REF _Ref305663890 \h </w:instrText>
      </w:r>
      <w:r>
        <w:fldChar w:fldCharType="separate"/>
      </w:r>
      <w:r>
        <w:t xml:space="preserve">Figure </w:t>
      </w:r>
      <w:r>
        <w:rPr>
          <w:noProof/>
        </w:rPr>
        <w:t>2</w:t>
      </w:r>
      <w:r>
        <w:fldChar w:fldCharType="end"/>
      </w:r>
      <w:r>
        <w:t xml:space="preserve">) </w:t>
      </w:r>
      <w:r w:rsidRPr="008043F7">
        <w:t>show</w:t>
      </w:r>
      <w:r>
        <w:t>s</w:t>
      </w:r>
      <w:r w:rsidRPr="008043F7">
        <w:t xml:space="preserve"> a bi-directional </w:t>
      </w:r>
      <w:r>
        <w:t xml:space="preserve">navigable </w:t>
      </w:r>
      <w:r w:rsidRPr="008043F7">
        <w:t xml:space="preserve">association in that </w:t>
      </w:r>
      <w:r>
        <w:t>each</w:t>
      </w:r>
      <w:r w:rsidRPr="008043F7">
        <w:t xml:space="preserve"> model element </w:t>
      </w:r>
      <w:r>
        <w:t>has a pointer to</w:t>
      </w:r>
      <w:r w:rsidRPr="008043F7">
        <w:t xml:space="preserve"> the other. </w:t>
      </w:r>
      <w:r>
        <w:t>The second example (</w:t>
      </w:r>
      <w:r>
        <w:fldChar w:fldCharType="begin"/>
      </w:r>
      <w:r>
        <w:instrText xml:space="preserve"> REF _Ref308362207 \h </w:instrText>
      </w:r>
      <w:r>
        <w:fldChar w:fldCharType="separate"/>
      </w:r>
      <w:r>
        <w:t xml:space="preserve">Figure </w:t>
      </w:r>
      <w:r>
        <w:rPr>
          <w:noProof/>
        </w:rPr>
        <w:t>3</w:t>
      </w:r>
      <w:r>
        <w:fldChar w:fldCharType="end"/>
      </w:r>
      <w:r>
        <w:t>)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w:t>
      </w:r>
      <w:r>
        <w:t xml:space="preserve">to </w:t>
      </w:r>
      <w:r w:rsidRPr="008043F7">
        <w:t>the target model element and not vice-versa.</w:t>
      </w:r>
      <w:r>
        <w:t xml:space="preserve"> </w:t>
      </w:r>
      <w:r w:rsidRPr="008043F7">
        <w:t>Th</w:t>
      </w:r>
      <w:r>
        <w:t>e</w:t>
      </w:r>
      <w:r w:rsidRPr="008043F7">
        <w:t xml:space="preserve"> </w:t>
      </w:r>
      <w:r>
        <w:t>third ex</w:t>
      </w:r>
      <w:r w:rsidRPr="008043F7">
        <w:t xml:space="preserve">ample </w:t>
      </w:r>
      <w:r>
        <w:t>(</w:t>
      </w:r>
      <w:r>
        <w:fldChar w:fldCharType="begin"/>
      </w:r>
      <w:r>
        <w:instrText xml:space="preserve"> REF _Ref305663920 \h </w:instrText>
      </w:r>
      <w:r>
        <w:fldChar w:fldCharType="separate"/>
      </w:r>
      <w:r>
        <w:t xml:space="preserve">Figure </w:t>
      </w:r>
      <w:r>
        <w:rPr>
          <w:noProof/>
        </w:rPr>
        <w:t>4</w:t>
      </w:r>
      <w:r>
        <w:fldChar w:fldCharType="end"/>
      </w:r>
      <w:r>
        <w:t xml:space="preserve">) </w:t>
      </w:r>
      <w:r w:rsidRPr="008043F7">
        <w:t>show</w:t>
      </w:r>
      <w:r>
        <w:t>s</w:t>
      </w:r>
      <w:r w:rsidRPr="008043F7">
        <w:t xml:space="preserve"> a bi-directional </w:t>
      </w:r>
      <w:r>
        <w:t xml:space="preserve">non-navigable </w:t>
      </w:r>
      <w:r w:rsidRPr="008043F7">
        <w:t xml:space="preserve">association in that </w:t>
      </w:r>
      <w:r>
        <w:t>each</w:t>
      </w:r>
      <w:r w:rsidRPr="008043F7">
        <w:t xml:space="preserve"> model element </w:t>
      </w:r>
      <w:r>
        <w:t>does not have a pointer to</w:t>
      </w:r>
      <w:r w:rsidRPr="008043F7">
        <w:t xml:space="preserve"> the other</w:t>
      </w:r>
      <w:r>
        <w:t xml:space="preserve">; </w:t>
      </w:r>
      <w:r w:rsidRPr="00C53FBE">
        <w:t>i</w:t>
      </w:r>
      <w:r w:rsidRPr="002B1EBC">
        <w:t>.e., such associations are just for illustration purposes.</w:t>
      </w:r>
      <w:r>
        <w:t xml:space="preserve"> </w:t>
      </w:r>
    </w:p>
    <w:p w14:paraId="4F07255A" w14:textId="77777777" w:rsidR="00B7783E" w:rsidRDefault="00B7783E" w:rsidP="0074525B">
      <w:pPr>
        <w:pStyle w:val="Heading4"/>
        <w:numPr>
          <w:ilvl w:val="3"/>
          <w:numId w:val="11"/>
        </w:numPr>
        <w:tabs>
          <w:tab w:val="clear" w:pos="2880"/>
        </w:tabs>
      </w:pPr>
      <w:bookmarkStart w:id="416" w:name="_Toc311121662"/>
      <w:r>
        <w:t>Example</w:t>
      </w:r>
      <w:bookmarkEnd w:id="416"/>
    </w:p>
    <w:p w14:paraId="6030D039" w14:textId="77777777" w:rsidR="00B7783E" w:rsidRDefault="00B7783E" w:rsidP="005C7B7F">
      <w:pPr>
        <w:keepNext/>
      </w:pPr>
      <w:r>
        <w:t>An association shall have an indication of cardinality (not shown in the examples below; see </w:t>
      </w:r>
      <w:r>
        <w:fldChar w:fldCharType="begin"/>
      </w:r>
      <w:r>
        <w:instrText xml:space="preserve"> REF _Ref314594810 \r \h </w:instrText>
      </w:r>
      <w:r>
        <w:fldChar w:fldCharType="separate"/>
      </w:r>
      <w:r>
        <w:t>5.2.8</w:t>
      </w:r>
      <w:r>
        <w:fldChar w:fldCharType="end"/>
      </w:r>
      <w:r>
        <w:t xml:space="preserve">) and shall, except the case of non-navigable association, have an indication of the role name (see </w:t>
      </w:r>
      <w:r>
        <w:fldChar w:fldCharType="begin"/>
      </w:r>
      <w:r>
        <w:instrText xml:space="preserve"> REF _Ref314594839 \r \h </w:instrText>
      </w:r>
      <w:r>
        <w:fldChar w:fldCharType="separate"/>
      </w:r>
      <w:r>
        <w:t>5.2.9</w:t>
      </w:r>
      <w:r>
        <w:fldChar w:fldCharType="end"/>
      </w:r>
      <w:r>
        <w:t>).</w:t>
      </w:r>
    </w:p>
    <w:p w14:paraId="4BB11570" w14:textId="77777777" w:rsidR="00B7783E" w:rsidRDefault="00B7783E" w:rsidP="00A374EE">
      <w:pPr>
        <w:keepNext/>
      </w:pPr>
      <w:r>
        <w:t xml:space="preserve">The model element involved in an association is said to be “playing a role” in that association. The role has a name such as </w:t>
      </w:r>
      <w:r w:rsidRPr="006C7EC1">
        <w:rPr>
          <w:rFonts w:ascii="Courier New" w:hAnsi="Courier New" w:cs="Courier New"/>
        </w:rPr>
        <w:t>+theAClass</w:t>
      </w:r>
      <w:r>
        <w:t xml:space="preserve"> in the examples below. Note that the "+" character in front of the role name, indicating the visibility, is ignored.</w:t>
      </w:r>
    </w:p>
    <w:p w14:paraId="639057C1" w14:textId="77777777" w:rsidR="00B7783E" w:rsidRDefault="00E761A4" w:rsidP="00D25B88">
      <w:pPr>
        <w:pStyle w:val="TH"/>
      </w:pPr>
      <w:r>
        <w:rPr>
          <w:b w:val="0"/>
        </w:rPr>
        <w:pict w14:anchorId="774B5858">
          <v:shape id="_x0000_i1031" type="#_x0000_t75" style="width:335.15pt;height:41.9pt">
            <v:imagedata r:id="rId14" o:title="" croptop="13119f" cropbottom="15071f"/>
          </v:shape>
        </w:pict>
      </w:r>
    </w:p>
    <w:p w14:paraId="338380CC" w14:textId="77777777" w:rsidR="00B7783E" w:rsidRDefault="00B7783E" w:rsidP="006C7EC1">
      <w:pPr>
        <w:pStyle w:val="Caption"/>
        <w:jc w:val="center"/>
        <w:rPr>
          <w:bCs w:val="0"/>
        </w:rPr>
      </w:pPr>
      <w:bookmarkStart w:id="417" w:name="_Ref305663890"/>
      <w:bookmarkStart w:id="418" w:name="_Ref310869325"/>
      <w:bookmarkStart w:id="419" w:name="_Toc314595354"/>
      <w:r>
        <w:t xml:space="preserve">Figure </w:t>
      </w:r>
      <w:r w:rsidR="0074525B">
        <w:fldChar w:fldCharType="begin"/>
      </w:r>
      <w:r w:rsidR="0074525B">
        <w:instrText xml:space="preserve"> SEQ Figure \* ARABIC </w:instrText>
      </w:r>
      <w:r w:rsidR="0074525B">
        <w:fldChar w:fldCharType="separate"/>
      </w:r>
      <w:r>
        <w:rPr>
          <w:noProof/>
        </w:rPr>
        <w:t>2</w:t>
      </w:r>
      <w:r w:rsidR="0074525B">
        <w:rPr>
          <w:noProof/>
        </w:rPr>
        <w:fldChar w:fldCharType="end"/>
      </w:r>
      <w:bookmarkEnd w:id="417"/>
      <w:r>
        <w:t>: Bidirectional association relationship notation</w:t>
      </w:r>
      <w:bookmarkEnd w:id="418"/>
      <w:bookmarkEnd w:id="419"/>
    </w:p>
    <w:p w14:paraId="56F0EB59" w14:textId="77777777" w:rsidR="00B7783E" w:rsidRDefault="00E761A4" w:rsidP="00464572">
      <w:pPr>
        <w:pStyle w:val="TH"/>
      </w:pPr>
      <w:r>
        <w:pict w14:anchorId="2089307E">
          <v:shape id="_x0000_i1032" type="#_x0000_t75" style="width:359.35pt;height:52.35pt">
            <v:imagedata r:id="rId15" o:title="" cropbottom="16248f"/>
          </v:shape>
        </w:pict>
      </w:r>
    </w:p>
    <w:p w14:paraId="73819BFB" w14:textId="77777777" w:rsidR="00B7783E" w:rsidRDefault="00B7783E" w:rsidP="00464572">
      <w:pPr>
        <w:pStyle w:val="Caption"/>
        <w:jc w:val="center"/>
        <w:rPr>
          <w:bCs w:val="0"/>
        </w:rPr>
      </w:pPr>
      <w:bookmarkStart w:id="420" w:name="_Ref308362207"/>
      <w:bookmarkStart w:id="421" w:name="_Ref308362068"/>
      <w:bookmarkStart w:id="422" w:name="_Toc314595355"/>
      <w:r>
        <w:t xml:space="preserve">Figure </w:t>
      </w:r>
      <w:r w:rsidR="0074525B">
        <w:fldChar w:fldCharType="begin"/>
      </w:r>
      <w:r w:rsidR="0074525B">
        <w:instrText xml:space="preserve"> SEQ Figure \* ARABIC </w:instrText>
      </w:r>
      <w:r w:rsidR="0074525B">
        <w:fldChar w:fldCharType="separate"/>
      </w:r>
      <w:r>
        <w:rPr>
          <w:noProof/>
        </w:rPr>
        <w:t>3</w:t>
      </w:r>
      <w:r w:rsidR="0074525B">
        <w:rPr>
          <w:noProof/>
        </w:rPr>
        <w:fldChar w:fldCharType="end"/>
      </w:r>
      <w:bookmarkEnd w:id="420"/>
      <w:r>
        <w:t>: Uni</w:t>
      </w:r>
      <w:r w:rsidRPr="007A6B75">
        <w:t>d</w:t>
      </w:r>
      <w:r>
        <w:t xml:space="preserve">irectional association relationship </w:t>
      </w:r>
      <w:r w:rsidRPr="007A6B75">
        <w:t>notation</w:t>
      </w:r>
      <w:bookmarkEnd w:id="421"/>
      <w:bookmarkEnd w:id="422"/>
    </w:p>
    <w:p w14:paraId="4E49E68A" w14:textId="77777777" w:rsidR="00B7783E" w:rsidRDefault="00E761A4" w:rsidP="00D25B88">
      <w:pPr>
        <w:pStyle w:val="TH"/>
      </w:pPr>
      <w:r>
        <w:pict w14:anchorId="4A160373">
          <v:shape id="_x0000_i1033" type="#_x0000_t75" style="width:359.35pt;height:51.05pt">
            <v:imagedata r:id="rId16" o:title=""/>
          </v:shape>
        </w:pict>
      </w:r>
    </w:p>
    <w:p w14:paraId="041E2DCE" w14:textId="77777777" w:rsidR="00B7783E" w:rsidRDefault="00B7783E" w:rsidP="006C7EC1">
      <w:pPr>
        <w:pStyle w:val="Caption"/>
        <w:jc w:val="center"/>
      </w:pPr>
      <w:bookmarkStart w:id="423" w:name="_Ref305663920"/>
      <w:bookmarkStart w:id="424" w:name="_Ref310869382"/>
      <w:bookmarkStart w:id="425" w:name="_Toc314595356"/>
      <w:r>
        <w:t xml:space="preserve">Figure </w:t>
      </w:r>
      <w:r w:rsidR="0074525B">
        <w:fldChar w:fldCharType="begin"/>
      </w:r>
      <w:r w:rsidR="0074525B">
        <w:instrText xml:space="preserve"> SEQ Figure \* ARABIC </w:instrText>
      </w:r>
      <w:r w:rsidR="0074525B">
        <w:fldChar w:fldCharType="separate"/>
      </w:r>
      <w:r>
        <w:rPr>
          <w:noProof/>
        </w:rPr>
        <w:t>4</w:t>
      </w:r>
      <w:r w:rsidR="0074525B">
        <w:rPr>
          <w:noProof/>
        </w:rPr>
        <w:fldChar w:fldCharType="end"/>
      </w:r>
      <w:bookmarkEnd w:id="423"/>
      <w:r>
        <w:t xml:space="preserve">: </w:t>
      </w:r>
      <w:r w:rsidRPr="00685158">
        <w:t>Non</w:t>
      </w:r>
      <w:r>
        <w:t>-</w:t>
      </w:r>
      <w:r w:rsidRPr="00685158">
        <w:t>na</w:t>
      </w:r>
      <w:r>
        <w:t xml:space="preserve">vigable association relationship </w:t>
      </w:r>
      <w:r w:rsidRPr="00685158">
        <w:t>notation</w:t>
      </w:r>
      <w:bookmarkEnd w:id="424"/>
      <w:bookmarkEnd w:id="425"/>
    </w:p>
    <w:p w14:paraId="14CFDA02" w14:textId="77777777" w:rsidR="00B7783E" w:rsidRDefault="00B7783E" w:rsidP="00464572">
      <w:pPr>
        <w:rPr>
          <w:lang w:val="en-US"/>
        </w:rPr>
      </w:pPr>
      <w:r>
        <w:rPr>
          <w:lang w:val="en-US"/>
        </w:rPr>
        <w:t>Note that some tools do not use arrows in the UML graphical representation for bidirectional associations. Therefore, absence of arrows is not, but absence of role names is, an indication of a non-navigable association.</w:t>
      </w:r>
    </w:p>
    <w:p w14:paraId="04EB2B9D" w14:textId="77777777" w:rsidR="00B7783E" w:rsidRPr="008456BC" w:rsidRDefault="00B7783E" w:rsidP="0074525B">
      <w:pPr>
        <w:pStyle w:val="Heading4"/>
        <w:numPr>
          <w:ilvl w:val="3"/>
          <w:numId w:val="11"/>
        </w:numPr>
        <w:tabs>
          <w:tab w:val="clear" w:pos="2880"/>
        </w:tabs>
      </w:pPr>
      <w:bookmarkStart w:id="426" w:name="_Toc311121663"/>
      <w:r>
        <w:lastRenderedPageBreak/>
        <w:t>Name style</w:t>
      </w:r>
      <w:bookmarkEnd w:id="426"/>
    </w:p>
    <w:p w14:paraId="4CF4D1F1" w14:textId="77777777" w:rsidR="00B7783E" w:rsidRDefault="00B7783E" w:rsidP="005C7B7F">
      <w:pPr>
        <w:keepNext/>
      </w:pPr>
      <w:bookmarkStart w:id="427" w:name="_Toc308514363"/>
      <w:bookmarkStart w:id="428" w:name="_Toc308514536"/>
      <w:bookmarkEnd w:id="427"/>
      <w:bookmarkEnd w:id="428"/>
      <w:r>
        <w:t>A role name shall use the LCC style.</w:t>
      </w:r>
    </w:p>
    <w:p w14:paraId="6726F552" w14:textId="77777777" w:rsidR="00B7783E" w:rsidRPr="00ED5CA7" w:rsidRDefault="00B7783E" w:rsidP="0074525B">
      <w:pPr>
        <w:pStyle w:val="Heading3"/>
        <w:numPr>
          <w:ilvl w:val="2"/>
          <w:numId w:val="11"/>
        </w:numPr>
      </w:pPr>
      <w:bookmarkStart w:id="429" w:name="_Toc311121664"/>
      <w:bookmarkStart w:id="430" w:name="_Toc314595323"/>
      <w:r w:rsidRPr="008965F1">
        <w:t>Aggregation association relationship</w:t>
      </w:r>
      <w:bookmarkEnd w:id="429"/>
      <w:bookmarkEnd w:id="430"/>
    </w:p>
    <w:p w14:paraId="5C9E44C5" w14:textId="77777777" w:rsidR="00B7783E" w:rsidRDefault="00B7783E" w:rsidP="0074525B">
      <w:pPr>
        <w:pStyle w:val="Heading4"/>
        <w:numPr>
          <w:ilvl w:val="3"/>
          <w:numId w:val="11"/>
        </w:numPr>
        <w:tabs>
          <w:tab w:val="clear" w:pos="2880"/>
        </w:tabs>
      </w:pPr>
      <w:bookmarkStart w:id="431" w:name="_Toc311121665"/>
      <w:r>
        <w:t>Description</w:t>
      </w:r>
      <w:bookmarkEnd w:id="431"/>
    </w:p>
    <w:p w14:paraId="3EC12EAE" w14:textId="77777777" w:rsidR="00B7783E" w:rsidRDefault="00B7783E" w:rsidP="00ED5CA7">
      <w:r>
        <w:t>It shows a class as a part of or subordinate to another class.</w:t>
      </w:r>
    </w:p>
    <w:p w14:paraId="14289F62" w14:textId="77777777" w:rsidR="00B7783E" w:rsidRDefault="00B7783E" w:rsidP="00ED5CA7">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14:paraId="757721BB" w14:textId="77777777" w:rsidR="00B7783E" w:rsidRDefault="00B7783E" w:rsidP="00ED5CA7">
      <w:r>
        <w:t xml:space="preserve">See 7.3.2 AggregationKind (from Kernel) of </w:t>
      </w:r>
      <w:r w:rsidRPr="006C7EC1">
        <w:t>[2].</w:t>
      </w:r>
    </w:p>
    <w:p w14:paraId="7655E66F" w14:textId="77777777" w:rsidR="00B7783E" w:rsidRDefault="00B7783E" w:rsidP="0074525B">
      <w:pPr>
        <w:pStyle w:val="Heading4"/>
        <w:numPr>
          <w:ilvl w:val="3"/>
          <w:numId w:val="11"/>
        </w:numPr>
        <w:tabs>
          <w:tab w:val="clear" w:pos="2880"/>
        </w:tabs>
      </w:pPr>
      <w:bookmarkStart w:id="432" w:name="_Toc311121666"/>
      <w:r>
        <w:t>Example</w:t>
      </w:r>
      <w:bookmarkEnd w:id="432"/>
    </w:p>
    <w:p w14:paraId="587638EB" w14:textId="77777777" w:rsidR="00B7783E" w:rsidRPr="008043F7" w:rsidRDefault="00B7783E" w:rsidP="00ED5CA7">
      <w:r>
        <w:t>A</w:t>
      </w:r>
      <w:r w:rsidRPr="008043F7">
        <w:t xml:space="preserve"> hollow diamond attached to the end of a </w:t>
      </w:r>
      <w:r>
        <w:t>relationship</w:t>
      </w:r>
      <w:r w:rsidRPr="008043F7">
        <w:t xml:space="preserve"> </w:t>
      </w:r>
      <w:r>
        <w:t xml:space="preserve">is used </w:t>
      </w:r>
      <w:r w:rsidRPr="008043F7">
        <w:t xml:space="preserve">to indicate </w:t>
      </w:r>
      <w:r>
        <w:t xml:space="preserve">an </w:t>
      </w:r>
      <w:r w:rsidRPr="008043F7">
        <w:t>aggregation. The diamond is attached to the class that is the aggregate.</w:t>
      </w:r>
      <w:r>
        <w:t xml:space="preserve"> The aggregation association shall have an indication of cardinality at each end of the relationship (see </w:t>
      </w:r>
      <w:r>
        <w:fldChar w:fldCharType="begin"/>
      </w:r>
      <w:r>
        <w:instrText xml:space="preserve"> REF _Ref314594916 \r \h </w:instrText>
      </w:r>
      <w:r>
        <w:fldChar w:fldCharType="separate"/>
      </w:r>
      <w:r>
        <w:t>5.2.8</w:t>
      </w:r>
      <w:r>
        <w:fldChar w:fldCharType="end"/>
      </w:r>
      <w:r>
        <w:t>).</w:t>
      </w:r>
    </w:p>
    <w:p w14:paraId="4A726E4E" w14:textId="77777777" w:rsidR="00B7783E" w:rsidRDefault="00E761A4" w:rsidP="00ED5CA7">
      <w:pPr>
        <w:pStyle w:val="TH"/>
      </w:pPr>
      <w:r>
        <w:pict w14:anchorId="498F3D07">
          <v:shape id="_x0000_i1034" type="#_x0000_t75" style="width:313.55pt;height:43.85pt">
            <v:imagedata r:id="rId17" o:title=""/>
          </v:shape>
        </w:pict>
      </w:r>
    </w:p>
    <w:p w14:paraId="22FE857F" w14:textId="77777777" w:rsidR="00B7783E" w:rsidRDefault="00B7783E" w:rsidP="00ED5CA7">
      <w:pPr>
        <w:pStyle w:val="Caption"/>
        <w:jc w:val="center"/>
      </w:pPr>
      <w:bookmarkStart w:id="433" w:name="_Toc314595357"/>
      <w:r>
        <w:t xml:space="preserve">Figure </w:t>
      </w:r>
      <w:r w:rsidR="0074525B">
        <w:fldChar w:fldCharType="begin"/>
      </w:r>
      <w:r w:rsidR="0074525B">
        <w:instrText xml:space="preserve"> SEQ Figure \* ARABIC </w:instrText>
      </w:r>
      <w:r w:rsidR="0074525B">
        <w:fldChar w:fldCharType="separate"/>
      </w:r>
      <w:r>
        <w:rPr>
          <w:noProof/>
        </w:rPr>
        <w:t>5</w:t>
      </w:r>
      <w:r w:rsidR="0074525B">
        <w:rPr>
          <w:noProof/>
        </w:rPr>
        <w:fldChar w:fldCharType="end"/>
      </w:r>
      <w:r>
        <w:t>: Aggregation association relationship notation</w:t>
      </w:r>
      <w:bookmarkEnd w:id="433"/>
    </w:p>
    <w:p w14:paraId="195426D7" w14:textId="77777777" w:rsidR="00B7783E" w:rsidRPr="008456BC" w:rsidRDefault="00B7783E" w:rsidP="0074525B">
      <w:pPr>
        <w:pStyle w:val="Heading4"/>
        <w:numPr>
          <w:ilvl w:val="3"/>
          <w:numId w:val="11"/>
        </w:numPr>
        <w:tabs>
          <w:tab w:val="clear" w:pos="2880"/>
        </w:tabs>
      </w:pPr>
      <w:bookmarkStart w:id="434" w:name="_Toc311121667"/>
      <w:r>
        <w:t>Name style</w:t>
      </w:r>
      <w:bookmarkEnd w:id="434"/>
    </w:p>
    <w:p w14:paraId="4C62C771" w14:textId="77777777" w:rsidR="00B7783E" w:rsidRDefault="00B7783E" w:rsidP="00ED5CA7">
      <w:r w:rsidRPr="0082696F">
        <w:t>It has no name so there is no name style.</w:t>
      </w:r>
    </w:p>
    <w:p w14:paraId="048A22E1" w14:textId="77777777" w:rsidR="00B7783E" w:rsidRDefault="00B7783E" w:rsidP="0074525B">
      <w:pPr>
        <w:pStyle w:val="Heading3"/>
        <w:numPr>
          <w:ilvl w:val="2"/>
          <w:numId w:val="11"/>
        </w:numPr>
      </w:pPr>
      <w:bookmarkStart w:id="435" w:name="_Toc311121668"/>
      <w:bookmarkStart w:id="436" w:name="_Toc314595324"/>
      <w:r w:rsidRPr="004B2AB0">
        <w:t xml:space="preserve">Composite aggregation </w:t>
      </w:r>
      <w:r>
        <w:t>association relationship</w:t>
      </w:r>
      <w:bookmarkEnd w:id="435"/>
      <w:bookmarkEnd w:id="436"/>
    </w:p>
    <w:p w14:paraId="4268C9A3" w14:textId="77777777" w:rsidR="00B7783E" w:rsidRDefault="00B7783E" w:rsidP="0074525B">
      <w:pPr>
        <w:pStyle w:val="Heading4"/>
        <w:numPr>
          <w:ilvl w:val="3"/>
          <w:numId w:val="11"/>
        </w:numPr>
        <w:tabs>
          <w:tab w:val="clear" w:pos="2880"/>
        </w:tabs>
      </w:pPr>
      <w:bookmarkStart w:id="437" w:name="_Toc311121669"/>
      <w:r>
        <w:t>Description</w:t>
      </w:r>
      <w:bookmarkEnd w:id="437"/>
    </w:p>
    <w:p w14:paraId="490C3906" w14:textId="77777777" w:rsidR="00B7783E" w:rsidRDefault="00B7783E" w:rsidP="00ED5CA7">
      <w:r>
        <w:t>A composite aggregation association is a strong form of aggregation that requires a part instance be included in at most one composite at a time. If a composite is deleted, all of its parts are deleted as well.</w:t>
      </w:r>
    </w:p>
    <w:p w14:paraId="74F4679B" w14:textId="77777777" w:rsidR="00B7783E" w:rsidRDefault="00B7783E" w:rsidP="00ED5CA7">
      <w:r>
        <w:t>A c</w:t>
      </w:r>
      <w:r w:rsidRPr="004B2AB0">
        <w:t xml:space="preserve">omposite aggregation </w:t>
      </w:r>
      <w:r>
        <w:t>shall contain a description of its use.</w:t>
      </w:r>
    </w:p>
    <w:p w14:paraId="5F3789A3" w14:textId="77777777" w:rsidR="00B7783E" w:rsidRDefault="00B7783E" w:rsidP="00ED5CA7">
      <w:r>
        <w:t xml:space="preserve">See </w:t>
      </w:r>
      <w:r w:rsidRPr="004B2AB0">
        <w:t>7.3.3 Association (from Kernel)</w:t>
      </w:r>
      <w:r>
        <w:t xml:space="preserve"> of </w:t>
      </w:r>
      <w:r w:rsidRPr="006C7EC1">
        <w:t>[2].</w:t>
      </w:r>
    </w:p>
    <w:p w14:paraId="70A81471" w14:textId="77777777" w:rsidR="00B7783E" w:rsidRDefault="00B7783E" w:rsidP="0074525B">
      <w:pPr>
        <w:pStyle w:val="Heading4"/>
        <w:numPr>
          <w:ilvl w:val="3"/>
          <w:numId w:val="11"/>
        </w:numPr>
        <w:tabs>
          <w:tab w:val="clear" w:pos="2880"/>
        </w:tabs>
      </w:pPr>
      <w:bookmarkStart w:id="438" w:name="_Toc311121670"/>
      <w:r>
        <w:t>Example</w:t>
      </w:r>
      <w:bookmarkEnd w:id="438"/>
    </w:p>
    <w:p w14:paraId="7B253845" w14:textId="77777777" w:rsidR="00B7783E" w:rsidRPr="008043F7" w:rsidRDefault="00B7783E" w:rsidP="00ED5CA7">
      <w:r>
        <w:t>A</w:t>
      </w:r>
      <w:r w:rsidRPr="008043F7">
        <w:t xml:space="preserve"> </w:t>
      </w:r>
      <w:r>
        <w:t>filled</w:t>
      </w:r>
      <w:r w:rsidRPr="008043F7">
        <w:t xml:space="preserve"> diamond attached to the end of a </w:t>
      </w:r>
      <w:r>
        <w:t>relationship</w:t>
      </w:r>
      <w:r w:rsidRPr="008043F7">
        <w:t xml:space="preserve"> </w:t>
      </w:r>
      <w:r>
        <w:t xml:space="preserve">is used </w:t>
      </w:r>
      <w:r w:rsidRPr="008043F7">
        <w:t xml:space="preserve">to indicate </w:t>
      </w:r>
      <w:r>
        <w:t>a c</w:t>
      </w:r>
      <w:r w:rsidRPr="004B2AB0">
        <w:t>omposite aggregation</w:t>
      </w:r>
      <w:r w:rsidRPr="008043F7">
        <w:t xml:space="preserve">. The diamond is attached to the class that is the </w:t>
      </w:r>
      <w:r>
        <w:t>composite</w:t>
      </w:r>
      <w:r w:rsidRPr="008043F7">
        <w:t>.</w:t>
      </w:r>
      <w:r>
        <w:t xml:space="preserve"> The composition association shall have an indication of cardinality at each end of the relationship (see </w:t>
      </w:r>
      <w:r>
        <w:fldChar w:fldCharType="begin"/>
      </w:r>
      <w:r>
        <w:instrText xml:space="preserve"> REF _Ref314594949 \r \h </w:instrText>
      </w:r>
      <w:r>
        <w:fldChar w:fldCharType="separate"/>
      </w:r>
      <w:r>
        <w:t>5.2.8</w:t>
      </w:r>
      <w:r>
        <w:fldChar w:fldCharType="end"/>
      </w:r>
      <w:r>
        <w:t>).</w:t>
      </w:r>
    </w:p>
    <w:p w14:paraId="5DECADC5" w14:textId="77777777" w:rsidR="00B7783E" w:rsidRPr="00731EA3" w:rsidRDefault="00E761A4" w:rsidP="00ED5CA7">
      <w:pPr>
        <w:pStyle w:val="TH"/>
        <w:rPr>
          <w:b w:val="0"/>
        </w:rPr>
      </w:pPr>
      <w:r>
        <w:rPr>
          <w:b w:val="0"/>
        </w:rPr>
        <w:pict w14:anchorId="1724FEC0">
          <v:shape id="_x0000_i1035" type="#_x0000_t75" style="width:340.35pt;height:43.85pt">
            <v:imagedata r:id="rId18" o:title=""/>
          </v:shape>
        </w:pict>
      </w:r>
    </w:p>
    <w:p w14:paraId="5BD33E66" w14:textId="77777777" w:rsidR="00B7783E" w:rsidRDefault="00B7783E" w:rsidP="00ED5CA7">
      <w:pPr>
        <w:pStyle w:val="Caption"/>
        <w:jc w:val="center"/>
      </w:pPr>
      <w:bookmarkStart w:id="439" w:name="_Toc314595358"/>
      <w:r>
        <w:t xml:space="preserve">Figure </w:t>
      </w:r>
      <w:r w:rsidR="0074525B">
        <w:fldChar w:fldCharType="begin"/>
      </w:r>
      <w:r w:rsidR="0074525B">
        <w:instrText xml:space="preserve"> SEQ Figure \* ARABIC </w:instrText>
      </w:r>
      <w:r w:rsidR="0074525B">
        <w:fldChar w:fldCharType="separate"/>
      </w:r>
      <w:r>
        <w:rPr>
          <w:noProof/>
        </w:rPr>
        <w:t>6</w:t>
      </w:r>
      <w:r w:rsidR="0074525B">
        <w:rPr>
          <w:noProof/>
        </w:rPr>
        <w:fldChar w:fldCharType="end"/>
      </w:r>
      <w:r>
        <w:t xml:space="preserve">: </w:t>
      </w:r>
      <w:r w:rsidRPr="004B2AB0">
        <w:t>Composite aggregation</w:t>
      </w:r>
      <w:r>
        <w:t xml:space="preserve"> association relationship notation</w:t>
      </w:r>
      <w:bookmarkEnd w:id="439"/>
    </w:p>
    <w:p w14:paraId="520DB51B" w14:textId="77777777" w:rsidR="00B7783E" w:rsidRPr="008456BC" w:rsidRDefault="00B7783E" w:rsidP="0074525B">
      <w:pPr>
        <w:pStyle w:val="Heading4"/>
        <w:numPr>
          <w:ilvl w:val="3"/>
          <w:numId w:val="11"/>
        </w:numPr>
        <w:tabs>
          <w:tab w:val="clear" w:pos="2880"/>
        </w:tabs>
      </w:pPr>
      <w:bookmarkStart w:id="440" w:name="_Toc311121671"/>
      <w:r>
        <w:t>Name style</w:t>
      </w:r>
      <w:bookmarkEnd w:id="440"/>
    </w:p>
    <w:p w14:paraId="72E9B5C8" w14:textId="77777777" w:rsidR="00B7783E" w:rsidRDefault="00B7783E" w:rsidP="00ED5CA7">
      <w:r w:rsidRPr="0082696F">
        <w:t>It has no name so there is no name style.</w:t>
      </w:r>
    </w:p>
    <w:p w14:paraId="0AEFA5DB" w14:textId="77777777" w:rsidR="00B7783E" w:rsidRDefault="00B7783E" w:rsidP="0074525B">
      <w:pPr>
        <w:pStyle w:val="Heading3"/>
        <w:numPr>
          <w:ilvl w:val="2"/>
          <w:numId w:val="11"/>
        </w:numPr>
      </w:pPr>
      <w:bookmarkStart w:id="441" w:name="_Toc311121672"/>
      <w:bookmarkStart w:id="442" w:name="_Ref314595077"/>
      <w:bookmarkStart w:id="443" w:name="_Ref314595083"/>
      <w:bookmarkStart w:id="444" w:name="_Toc314595325"/>
      <w:r>
        <w:lastRenderedPageBreak/>
        <w:t>G</w:t>
      </w:r>
      <w:r w:rsidRPr="00D51641">
        <w:t>eneralization relationship</w:t>
      </w:r>
      <w:bookmarkEnd w:id="441"/>
      <w:bookmarkEnd w:id="442"/>
      <w:bookmarkEnd w:id="443"/>
      <w:bookmarkEnd w:id="444"/>
    </w:p>
    <w:p w14:paraId="26BA8120" w14:textId="77777777" w:rsidR="00B7783E" w:rsidRDefault="00B7783E" w:rsidP="0074525B">
      <w:pPr>
        <w:pStyle w:val="Heading4"/>
        <w:numPr>
          <w:ilvl w:val="3"/>
          <w:numId w:val="11"/>
        </w:numPr>
        <w:tabs>
          <w:tab w:val="clear" w:pos="2880"/>
        </w:tabs>
      </w:pPr>
      <w:bookmarkStart w:id="445" w:name="_Toc311121673"/>
      <w:r>
        <w:t>Description</w:t>
      </w:r>
      <w:bookmarkEnd w:id="445"/>
    </w:p>
    <w:p w14:paraId="5BF875CD" w14:textId="77777777" w:rsidR="00B7783E" w:rsidRDefault="00B7783E" w:rsidP="006C7EC1">
      <w:pPr>
        <w:rPr>
          <w:highlight w:val="yellow"/>
        </w:rPr>
      </w:pPr>
      <w:bookmarkStart w:id="446" w:name="_Toc308540982"/>
      <w:bookmarkStart w:id="447" w:name="_Toc308514326"/>
      <w:bookmarkStart w:id="448" w:name="_Toc308540983"/>
      <w:bookmarkEnd w:id="446"/>
      <w:bookmarkEnd w:id="447"/>
      <w:bookmarkEnd w:id="448"/>
      <w:r>
        <w:t>It indicates a relationship in which one class (the child) inherits from another class (the parent).</w:t>
      </w:r>
    </w:p>
    <w:p w14:paraId="65CC16C2" w14:textId="77777777" w:rsidR="00B7783E" w:rsidRDefault="00B7783E" w:rsidP="000F0528">
      <w:r>
        <w:t xml:space="preserve">See 7.3.20 Generalization of </w:t>
      </w:r>
      <w:r w:rsidRPr="00AB488A">
        <w:t>[2].</w:t>
      </w:r>
    </w:p>
    <w:p w14:paraId="6191EFC9" w14:textId="77777777" w:rsidR="00B7783E" w:rsidRDefault="00B7783E" w:rsidP="0074525B">
      <w:pPr>
        <w:pStyle w:val="Heading4"/>
        <w:numPr>
          <w:ilvl w:val="3"/>
          <w:numId w:val="11"/>
        </w:numPr>
        <w:tabs>
          <w:tab w:val="clear" w:pos="2880"/>
        </w:tabs>
      </w:pPr>
      <w:bookmarkStart w:id="449" w:name="_Toc311121674"/>
      <w:r>
        <w:t>Example</w:t>
      </w:r>
      <w:bookmarkEnd w:id="449"/>
    </w:p>
    <w:p w14:paraId="36A8CDA8" w14:textId="77777777" w:rsidR="00B7783E" w:rsidRPr="008043F7" w:rsidRDefault="00B7783E"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w:t>
      </w:r>
      <w:r>
        <w:rPr>
          <w:rFonts w:ascii="Courier New" w:hAnsi="Courier New" w:cs="Courier New"/>
        </w:rPr>
        <w:t>V</w:t>
      </w:r>
      <w:r w:rsidRPr="008043F7">
        <w:rPr>
          <w:rFonts w:ascii="Courier New" w:hAnsi="Courier New" w:cs="Courier New"/>
        </w:rPr>
        <w:t>endorA</w:t>
      </w:r>
      <w:r w:rsidRPr="008043F7">
        <w:t>) that is fully consistent with the first element and that adds additional information.</w:t>
      </w:r>
    </w:p>
    <w:p w14:paraId="04E6857E" w14:textId="77777777" w:rsidR="00B7783E" w:rsidRDefault="00E761A4" w:rsidP="00D25B88">
      <w:pPr>
        <w:pStyle w:val="TH"/>
      </w:pPr>
      <w:r>
        <w:pict w14:anchorId="014DD0FD">
          <v:shape id="_x0000_i1036" type="#_x0000_t75" style="width:325.95pt;height:49.1pt">
            <v:imagedata r:id="rId19" o:title=""/>
          </v:shape>
        </w:pict>
      </w:r>
    </w:p>
    <w:p w14:paraId="1A9BF5FD" w14:textId="77777777" w:rsidR="00B7783E" w:rsidRDefault="00B7783E" w:rsidP="006C7EC1">
      <w:pPr>
        <w:pStyle w:val="Caption"/>
        <w:jc w:val="center"/>
      </w:pPr>
      <w:bookmarkStart w:id="450" w:name="_Toc314595359"/>
      <w:r>
        <w:t xml:space="preserve">Figure </w:t>
      </w:r>
      <w:r w:rsidR="0074525B">
        <w:fldChar w:fldCharType="begin"/>
      </w:r>
      <w:r w:rsidR="0074525B">
        <w:instrText xml:space="preserve"> SEQ Figure \* ARABIC </w:instrText>
      </w:r>
      <w:r w:rsidR="0074525B">
        <w:fldChar w:fldCharType="separate"/>
      </w:r>
      <w:r>
        <w:rPr>
          <w:noProof/>
        </w:rPr>
        <w:t>7</w:t>
      </w:r>
      <w:r w:rsidR="0074525B">
        <w:rPr>
          <w:noProof/>
        </w:rPr>
        <w:fldChar w:fldCharType="end"/>
      </w:r>
      <w:r>
        <w:t xml:space="preserve">: </w:t>
      </w:r>
      <w:r w:rsidRPr="00580BF0">
        <w:t>Generalization relationship notation</w:t>
      </w:r>
      <w:bookmarkEnd w:id="450"/>
    </w:p>
    <w:p w14:paraId="6C389BC3" w14:textId="77777777" w:rsidR="00B7783E" w:rsidRPr="008456BC" w:rsidRDefault="00B7783E" w:rsidP="0074525B">
      <w:pPr>
        <w:pStyle w:val="Heading4"/>
        <w:numPr>
          <w:ilvl w:val="3"/>
          <w:numId w:val="11"/>
        </w:numPr>
        <w:tabs>
          <w:tab w:val="clear" w:pos="2880"/>
        </w:tabs>
      </w:pPr>
      <w:bookmarkStart w:id="451" w:name="_Toc311121675"/>
      <w:r>
        <w:t>Name style</w:t>
      </w:r>
      <w:bookmarkEnd w:id="451"/>
    </w:p>
    <w:p w14:paraId="52BC722A" w14:textId="77777777" w:rsidR="00B7783E" w:rsidRDefault="00B7783E" w:rsidP="006C7EC1">
      <w:r>
        <w:t>It has no name so there is no name style.</w:t>
      </w:r>
    </w:p>
    <w:p w14:paraId="22748582" w14:textId="77777777" w:rsidR="00B7783E" w:rsidRPr="00D51641" w:rsidRDefault="00B7783E" w:rsidP="0074525B">
      <w:pPr>
        <w:pStyle w:val="Heading3"/>
        <w:numPr>
          <w:ilvl w:val="2"/>
          <w:numId w:val="11"/>
        </w:numPr>
      </w:pPr>
      <w:bookmarkStart w:id="452" w:name="_Toc311121676"/>
      <w:bookmarkStart w:id="453" w:name="_Toc314595326"/>
      <w:r>
        <w:t>D</w:t>
      </w:r>
      <w:r w:rsidRPr="00D51641">
        <w:t>ependency relationship</w:t>
      </w:r>
      <w:bookmarkEnd w:id="452"/>
      <w:bookmarkEnd w:id="453"/>
    </w:p>
    <w:p w14:paraId="6B32944E" w14:textId="77777777" w:rsidR="00B7783E" w:rsidRDefault="00B7783E" w:rsidP="0074525B">
      <w:pPr>
        <w:pStyle w:val="Heading4"/>
        <w:numPr>
          <w:ilvl w:val="3"/>
          <w:numId w:val="11"/>
        </w:numPr>
        <w:tabs>
          <w:tab w:val="clear" w:pos="2880"/>
        </w:tabs>
      </w:pPr>
      <w:bookmarkStart w:id="454" w:name="_Toc311121677"/>
      <w:r>
        <w:t>Description</w:t>
      </w:r>
      <w:bookmarkEnd w:id="454"/>
    </w:p>
    <w:p w14:paraId="0E706A80" w14:textId="77777777" w:rsidR="00B7783E" w:rsidRDefault="00B7783E" w:rsidP="000F0528">
      <w:r w:rsidDel="00E302C7">
        <w:rPr>
          <w:b/>
        </w:rPr>
        <w:t xml:space="preserve"> </w:t>
      </w:r>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r w:rsidRPr="000F0528">
        <w:t>[2].</w:t>
      </w:r>
    </w:p>
    <w:p w14:paraId="09B27536" w14:textId="77777777" w:rsidR="00B7783E" w:rsidRDefault="00B7783E" w:rsidP="0074525B">
      <w:pPr>
        <w:pStyle w:val="Heading4"/>
        <w:numPr>
          <w:ilvl w:val="3"/>
          <w:numId w:val="11"/>
        </w:numPr>
        <w:tabs>
          <w:tab w:val="clear" w:pos="2880"/>
        </w:tabs>
      </w:pPr>
      <w:bookmarkStart w:id="455" w:name="_Toc311121678"/>
      <w:r>
        <w:t>Example</w:t>
      </w:r>
      <w:bookmarkEnd w:id="455"/>
    </w:p>
    <w:p w14:paraId="1E4761C0" w14:textId="77777777" w:rsidR="00B7783E" w:rsidRPr="008043F7" w:rsidRDefault="00B7783E" w:rsidP="005C7B7F">
      <w:pPr>
        <w:keepNext/>
      </w:pPr>
      <w:r w:rsidRPr="008043F7">
        <w:t xml:space="preserve">This </w:t>
      </w:r>
      <w:r>
        <w:t>example</w:t>
      </w:r>
      <w:r w:rsidRPr="008043F7">
        <w:t xml:space="preserve"> shows that </w:t>
      </w:r>
      <w:r>
        <w:t xml:space="preserve">the </w:t>
      </w:r>
      <w:r w:rsidRPr="008043F7">
        <w:rPr>
          <w:rFonts w:ascii="Courier New" w:hAnsi="Courier New" w:cs="Courier New"/>
        </w:rPr>
        <w:t>BClass</w:t>
      </w:r>
      <w:r w:rsidRPr="008043F7">
        <w:t xml:space="preserve"> instances have a semantic relationship with </w:t>
      </w:r>
      <w:r>
        <w:t xml:space="preserve">the </w:t>
      </w:r>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p>
    <w:p w14:paraId="337DC104" w14:textId="77777777" w:rsidR="00B7783E" w:rsidRDefault="00E761A4" w:rsidP="00D25B88">
      <w:pPr>
        <w:pStyle w:val="TH"/>
      </w:pPr>
      <w:r>
        <w:pict w14:anchorId="21572718">
          <v:shape id="_x0000_i1037" type="#_x0000_t75" style="width:413pt;height:49.1pt" fillcolor="window">
            <v:imagedata r:id="rId20" o:title=""/>
          </v:shape>
        </w:pict>
      </w:r>
    </w:p>
    <w:p w14:paraId="7A628E1E" w14:textId="77777777" w:rsidR="00B7783E" w:rsidRDefault="00B7783E" w:rsidP="006C7EC1">
      <w:pPr>
        <w:pStyle w:val="Caption"/>
        <w:jc w:val="center"/>
      </w:pPr>
      <w:bookmarkStart w:id="456" w:name="_Toc314595360"/>
      <w:r>
        <w:t xml:space="preserve">Figure </w:t>
      </w:r>
      <w:r w:rsidR="0074525B">
        <w:fldChar w:fldCharType="begin"/>
      </w:r>
      <w:r w:rsidR="0074525B">
        <w:instrText xml:space="preserve"> SEQ Figure \* ARABIC </w:instrText>
      </w:r>
      <w:r w:rsidR="0074525B">
        <w:fldChar w:fldCharType="separate"/>
      </w:r>
      <w:r>
        <w:rPr>
          <w:noProof/>
        </w:rPr>
        <w:t>8</w:t>
      </w:r>
      <w:r w:rsidR="0074525B">
        <w:rPr>
          <w:noProof/>
        </w:rPr>
        <w:fldChar w:fldCharType="end"/>
      </w:r>
      <w:r>
        <w:t xml:space="preserve">: </w:t>
      </w:r>
      <w:r w:rsidRPr="002619D6">
        <w:t>Dependency relationship notation</w:t>
      </w:r>
      <w:bookmarkEnd w:id="456"/>
    </w:p>
    <w:p w14:paraId="31F302AB" w14:textId="77777777" w:rsidR="00B7783E" w:rsidRPr="008456BC" w:rsidRDefault="00B7783E" w:rsidP="0074525B">
      <w:pPr>
        <w:pStyle w:val="Heading4"/>
        <w:numPr>
          <w:ilvl w:val="3"/>
          <w:numId w:val="11"/>
        </w:numPr>
        <w:tabs>
          <w:tab w:val="clear" w:pos="2880"/>
        </w:tabs>
      </w:pPr>
      <w:bookmarkStart w:id="457" w:name="_Toc311121679"/>
      <w:r>
        <w:t>Name style</w:t>
      </w:r>
      <w:bookmarkEnd w:id="457"/>
    </w:p>
    <w:p w14:paraId="52BA3801" w14:textId="77777777" w:rsidR="00B7783E" w:rsidRDefault="00B7783E" w:rsidP="00826F33">
      <w:r>
        <w:t>It has no name so there is no name style.</w:t>
      </w:r>
    </w:p>
    <w:p w14:paraId="4D036F0E" w14:textId="77777777" w:rsidR="00B7783E" w:rsidRPr="00D064EF" w:rsidRDefault="00B7783E" w:rsidP="0074525B">
      <w:pPr>
        <w:pStyle w:val="Heading3"/>
        <w:numPr>
          <w:ilvl w:val="2"/>
          <w:numId w:val="11"/>
        </w:numPr>
      </w:pPr>
      <w:bookmarkStart w:id="458" w:name="_Toc311121680"/>
      <w:bookmarkStart w:id="459" w:name="_Toc314595327"/>
      <w:r>
        <w:t>Comment</w:t>
      </w:r>
      <w:bookmarkEnd w:id="458"/>
      <w:bookmarkEnd w:id="459"/>
    </w:p>
    <w:p w14:paraId="17C84D1F" w14:textId="77777777" w:rsidR="00B7783E" w:rsidRDefault="00B7783E" w:rsidP="0074525B">
      <w:pPr>
        <w:pStyle w:val="Heading4"/>
        <w:numPr>
          <w:ilvl w:val="3"/>
          <w:numId w:val="11"/>
        </w:numPr>
        <w:tabs>
          <w:tab w:val="clear" w:pos="2880"/>
        </w:tabs>
      </w:pPr>
      <w:bookmarkStart w:id="460" w:name="_Toc311121681"/>
      <w:r>
        <w:t>Description</w:t>
      </w:r>
      <w:bookmarkEnd w:id="460"/>
    </w:p>
    <w:p w14:paraId="7A435A5A" w14:textId="77777777" w:rsidR="00B7783E" w:rsidRDefault="00B7783E" w:rsidP="00D25B88">
      <w:pPr>
        <w:pStyle w:val="ListBullet"/>
        <w:numPr>
          <w:ilvl w:val="0"/>
          <w:numId w:val="0"/>
        </w:numPr>
      </w:pPr>
      <w:r>
        <w:t>A comment is a textual annotation that can be attached to a set of elements.</w:t>
      </w:r>
    </w:p>
    <w:p w14:paraId="04EE2277" w14:textId="77777777" w:rsidR="00B7783E" w:rsidRDefault="00B7783E" w:rsidP="00D25B88">
      <w:pPr>
        <w:pStyle w:val="ListBullet"/>
        <w:numPr>
          <w:ilvl w:val="0"/>
          <w:numId w:val="0"/>
        </w:numPr>
      </w:pPr>
      <w:r>
        <w:t>See 7.3.9 Comment (from Kernel) from [2</w:t>
      </w:r>
      <w:r w:rsidRPr="006C7EC1">
        <w:t>].</w:t>
      </w:r>
    </w:p>
    <w:p w14:paraId="3EACD4C5" w14:textId="77777777" w:rsidR="00B7783E" w:rsidRDefault="00B7783E" w:rsidP="0074525B">
      <w:pPr>
        <w:pStyle w:val="Heading4"/>
        <w:numPr>
          <w:ilvl w:val="3"/>
          <w:numId w:val="11"/>
        </w:numPr>
        <w:tabs>
          <w:tab w:val="clear" w:pos="2880"/>
        </w:tabs>
      </w:pPr>
      <w:bookmarkStart w:id="461" w:name="_Toc311121682"/>
      <w:r>
        <w:lastRenderedPageBreak/>
        <w:t>Example</w:t>
      </w:r>
      <w:bookmarkEnd w:id="461"/>
    </w:p>
    <w:p w14:paraId="076B637C" w14:textId="77777777" w:rsidR="00B7783E" w:rsidRPr="008043F7" w:rsidRDefault="00B7783E"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14:paraId="3DD43E53" w14:textId="77777777" w:rsidR="00B7783E" w:rsidRDefault="00E761A4" w:rsidP="00D25B88">
      <w:pPr>
        <w:pStyle w:val="TH"/>
      </w:pPr>
      <w:r>
        <w:pict w14:anchorId="27838B81">
          <v:shape id="_x0000_i1038" type="#_x0000_t75" style="width:388.15pt;height:91.65pt">
            <v:imagedata r:id="rId21" o:title=""/>
          </v:shape>
        </w:pict>
      </w:r>
    </w:p>
    <w:p w14:paraId="1267CB6D" w14:textId="77777777" w:rsidR="00B7783E" w:rsidRDefault="00B7783E" w:rsidP="006C7EC1">
      <w:pPr>
        <w:pStyle w:val="Caption"/>
        <w:jc w:val="center"/>
      </w:pPr>
      <w:bookmarkStart w:id="462" w:name="_Toc314595361"/>
      <w:r>
        <w:t xml:space="preserve">Figure </w:t>
      </w:r>
      <w:r w:rsidR="0074525B">
        <w:fldChar w:fldCharType="begin"/>
      </w:r>
      <w:r w:rsidR="0074525B">
        <w:instrText xml:space="preserve"> SEQ Figure \* ARABIC </w:instrText>
      </w:r>
      <w:r w:rsidR="0074525B">
        <w:fldChar w:fldCharType="separate"/>
      </w:r>
      <w:r>
        <w:rPr>
          <w:noProof/>
        </w:rPr>
        <w:t>9</w:t>
      </w:r>
      <w:r w:rsidR="0074525B">
        <w:rPr>
          <w:noProof/>
        </w:rPr>
        <w:fldChar w:fldCharType="end"/>
      </w:r>
      <w:r>
        <w:t xml:space="preserve">: </w:t>
      </w:r>
      <w:r w:rsidRPr="00A11B7E">
        <w:t>Comment notation</w:t>
      </w:r>
      <w:bookmarkEnd w:id="462"/>
    </w:p>
    <w:p w14:paraId="32F3BCD6" w14:textId="77777777" w:rsidR="00B7783E" w:rsidRPr="008456BC" w:rsidRDefault="00B7783E" w:rsidP="0074525B">
      <w:pPr>
        <w:pStyle w:val="Heading4"/>
        <w:numPr>
          <w:ilvl w:val="3"/>
          <w:numId w:val="11"/>
        </w:numPr>
        <w:tabs>
          <w:tab w:val="clear" w:pos="2880"/>
        </w:tabs>
      </w:pPr>
      <w:bookmarkStart w:id="463" w:name="_Toc311121683"/>
      <w:r>
        <w:t>Name style</w:t>
      </w:r>
      <w:bookmarkEnd w:id="463"/>
    </w:p>
    <w:p w14:paraId="4BA025F9" w14:textId="77777777" w:rsidR="00B7783E" w:rsidRDefault="00B7783E" w:rsidP="00826F33">
      <w:r>
        <w:t>It has no name so there is no name style.</w:t>
      </w:r>
    </w:p>
    <w:p w14:paraId="59DD9F31" w14:textId="77777777" w:rsidR="00B7783E" w:rsidRDefault="00B7783E" w:rsidP="0074525B">
      <w:pPr>
        <w:pStyle w:val="Heading3"/>
        <w:numPr>
          <w:ilvl w:val="2"/>
          <w:numId w:val="11"/>
        </w:numPr>
      </w:pPr>
      <w:bookmarkStart w:id="464" w:name="_Toc311121684"/>
      <w:bookmarkStart w:id="465" w:name="_Ref313611399"/>
      <w:bookmarkStart w:id="466" w:name="_Ref314594651"/>
      <w:bookmarkStart w:id="467" w:name="_Ref314594810"/>
      <w:bookmarkStart w:id="468" w:name="_Ref314594916"/>
      <w:bookmarkStart w:id="469" w:name="_Ref314594949"/>
      <w:bookmarkStart w:id="470" w:name="_Toc314595328"/>
      <w:r>
        <w:t>M</w:t>
      </w:r>
      <w:r w:rsidRPr="00D064EF">
        <w:t>ultiplicity, a.k.a. cardinality</w:t>
      </w:r>
      <w:r>
        <w:t xml:space="preserve"> in relationships</w:t>
      </w:r>
      <w:bookmarkEnd w:id="464"/>
      <w:bookmarkEnd w:id="465"/>
      <w:bookmarkEnd w:id="466"/>
      <w:bookmarkEnd w:id="467"/>
      <w:bookmarkEnd w:id="468"/>
      <w:bookmarkEnd w:id="469"/>
      <w:bookmarkEnd w:id="470"/>
    </w:p>
    <w:p w14:paraId="2630FD8F" w14:textId="77777777" w:rsidR="00B7783E" w:rsidRDefault="00B7783E" w:rsidP="0074525B">
      <w:pPr>
        <w:pStyle w:val="Heading4"/>
        <w:numPr>
          <w:ilvl w:val="3"/>
          <w:numId w:val="11"/>
        </w:numPr>
        <w:tabs>
          <w:tab w:val="clear" w:pos="2880"/>
        </w:tabs>
      </w:pPr>
      <w:bookmarkStart w:id="471" w:name="_Toc311121685"/>
      <w:r>
        <w:t>Description</w:t>
      </w:r>
      <w:bookmarkEnd w:id="471"/>
    </w:p>
    <w:p w14:paraId="407C19DC" w14:textId="77777777" w:rsidR="00B7783E" w:rsidRDefault="00B7783E" w:rsidP="002B1EBC">
      <w:r w:rsidRPr="008043F7" w:rsidDel="00E302C7">
        <w:t xml:space="preserve"> </w:t>
      </w:r>
      <w:bookmarkStart w:id="472" w:name="_Toc302902223"/>
      <w:bookmarkStart w:id="473" w:name="_Toc302902915"/>
      <w:bookmarkStart w:id="474" w:name="_Toc302902982"/>
      <w:bookmarkStart w:id="475" w:name="_Toc302903077"/>
      <w:bookmarkStart w:id="476" w:name="_Toc302903176"/>
      <w:bookmarkStart w:id="477" w:name="_Toc302903329"/>
      <w:bookmarkStart w:id="478" w:name="_Toc302903411"/>
      <w:bookmarkStart w:id="479" w:name="_Toc302903493"/>
      <w:bookmarkStart w:id="480" w:name="_Toc302903666"/>
      <w:bookmarkStart w:id="481" w:name="_Toc302903748"/>
      <w:bookmarkStart w:id="482" w:name="_Toc302918678"/>
      <w:bookmarkStart w:id="483" w:name="_Toc303068487"/>
      <w:bookmarkStart w:id="484" w:name="_Toc303068572"/>
      <w:bookmarkStart w:id="485" w:name="_Toc303068679"/>
      <w:bookmarkStart w:id="486" w:name="_Toc303068792"/>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of [2].</w:t>
      </w:r>
    </w:p>
    <w:p w14:paraId="73F8EEA0" w14:textId="77777777" w:rsidR="00B7783E" w:rsidRDefault="00B7783E" w:rsidP="002B1EBC">
      <w:r>
        <w:t>The symbol star (*) indicates infinite. The use of a standalone symbol zero (0) or star (*) is not allowed.</w:t>
      </w:r>
    </w:p>
    <w:p w14:paraId="2FE76AEF" w14:textId="77777777" w:rsidR="00B7783E" w:rsidRDefault="00B7783E" w:rsidP="0074525B">
      <w:pPr>
        <w:pStyle w:val="Heading4"/>
        <w:numPr>
          <w:ilvl w:val="3"/>
          <w:numId w:val="11"/>
        </w:numPr>
        <w:tabs>
          <w:tab w:val="clear" w:pos="2880"/>
        </w:tabs>
      </w:pPr>
      <w:bookmarkStart w:id="487" w:name="_Toc311121686"/>
      <w:r>
        <w:t>Example</w:t>
      </w:r>
      <w:bookmarkEnd w:id="487"/>
    </w:p>
    <w:p w14:paraId="5BFE2193" w14:textId="77777777" w:rsidR="00B7783E" w:rsidRDefault="00B7783E" w:rsidP="00D25B88">
      <w:r w:rsidRPr="008043F7">
        <w:t xml:space="preserve">This </w:t>
      </w:r>
      <w:r>
        <w:t>ex</w:t>
      </w:r>
      <w:r w:rsidRPr="008043F7">
        <w:t xml:space="preserve">ample shows a multiplicity attached to the end of an association path. The meaning of this multiplicity is </w:t>
      </w:r>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14:paraId="3F5ADA92" w14:textId="77777777" w:rsidR="00B7783E" w:rsidRDefault="00E761A4" w:rsidP="00E06DAF">
      <w:pPr>
        <w:pStyle w:val="TH"/>
      </w:pPr>
      <w:r>
        <w:pict w14:anchorId="7C8B9349">
          <v:shape id="_x0000_i1039" type="#_x0000_t75" style="width:407.15pt;height:47.8pt">
            <v:imagedata r:id="rId22" o:title=""/>
          </v:shape>
        </w:pict>
      </w:r>
    </w:p>
    <w:p w14:paraId="1B7FE889" w14:textId="77777777" w:rsidR="00B7783E" w:rsidRDefault="00B7783E" w:rsidP="006C7EC1">
      <w:pPr>
        <w:pStyle w:val="Caption"/>
        <w:jc w:val="center"/>
      </w:pPr>
      <w:bookmarkStart w:id="488" w:name="_Toc314595362"/>
      <w:bookmarkStart w:id="489" w:name="_Toc303068576"/>
      <w:r>
        <w:t xml:space="preserve">Figure </w:t>
      </w:r>
      <w:r w:rsidR="0074525B">
        <w:fldChar w:fldCharType="begin"/>
      </w:r>
      <w:r w:rsidR="0074525B">
        <w:instrText xml:space="preserve"> SEQ Figure \* ARABIC </w:instrText>
      </w:r>
      <w:r w:rsidR="0074525B">
        <w:fldChar w:fldCharType="separate"/>
      </w:r>
      <w:r>
        <w:rPr>
          <w:noProof/>
        </w:rPr>
        <w:t>10</w:t>
      </w:r>
      <w:r w:rsidR="0074525B">
        <w:rPr>
          <w:noProof/>
        </w:rPr>
        <w:fldChar w:fldCharType="end"/>
      </w:r>
      <w:r>
        <w:t xml:space="preserve">: </w:t>
      </w:r>
      <w:r w:rsidRPr="00132C5B">
        <w:t>Cardinality notation</w:t>
      </w:r>
      <w:bookmarkEnd w:id="488"/>
    </w:p>
    <w:p w14:paraId="15088CEA" w14:textId="77777777" w:rsidR="00B7783E" w:rsidRDefault="00B7783E" w:rsidP="00C625F8">
      <w:r>
        <w:t>T</w:t>
      </w:r>
      <w:r w:rsidRPr="005E7AA6">
        <w:t xml:space="preserve">he cardinality zero </w:t>
      </w:r>
      <w:r>
        <w:t>is not used to</w:t>
      </w:r>
      <w:r w:rsidRPr="005E7AA6">
        <w:t xml:space="preserve"> indicate the IOC</w:t>
      </w:r>
      <w:r>
        <w:t xml:space="preserve">’s </w:t>
      </w:r>
      <w:r w:rsidRPr="005E7AA6">
        <w:t xml:space="preserve">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p>
    <w:p w14:paraId="0412A8E1" w14:textId="77777777" w:rsidR="00B7783E" w:rsidRDefault="00B7783E" w:rsidP="00C625F8">
      <w:r>
        <w:t>Note that the use of “0..*”, "0..n" or ‘*’ means “zero to many”. The use of “0..*” is recommended. The following table shows some valid examples of multiplicity.</w:t>
      </w:r>
    </w:p>
    <w:p w14:paraId="5AE5783C" w14:textId="77777777" w:rsidR="00B7783E" w:rsidRPr="004A7B62" w:rsidRDefault="00B7783E" w:rsidP="00C625F8">
      <w:pPr>
        <w:pStyle w:val="Caption"/>
        <w:keepNext/>
        <w:rPr>
          <w:i/>
        </w:rPr>
      </w:pPr>
      <w:bookmarkStart w:id="490" w:name="_Toc314595381"/>
      <w:r w:rsidRPr="004A7B62">
        <w:rPr>
          <w:i/>
        </w:rPr>
        <w:t xml:space="preserve">Table </w:t>
      </w:r>
      <w:r w:rsidRPr="004A7B62">
        <w:rPr>
          <w:i/>
        </w:rPr>
        <w:fldChar w:fldCharType="begin"/>
      </w:r>
      <w:r w:rsidRPr="004A7B62">
        <w:rPr>
          <w:i/>
        </w:rPr>
        <w:instrText xml:space="preserve"> SEQ Table \* ARABIC </w:instrText>
      </w:r>
      <w:r w:rsidRPr="004A7B62">
        <w:rPr>
          <w:i/>
        </w:rPr>
        <w:fldChar w:fldCharType="separate"/>
      </w:r>
      <w:r>
        <w:rPr>
          <w:i/>
          <w:noProof/>
        </w:rPr>
        <w:t>2</w:t>
      </w:r>
      <w:r w:rsidRPr="004A7B62">
        <w:rPr>
          <w:i/>
        </w:rPr>
        <w:fldChar w:fldCharType="end"/>
      </w:r>
      <w:r w:rsidRPr="004A7B62">
        <w:rPr>
          <w:i/>
        </w:rPr>
        <w:t>: Multiplicity-string examples</w:t>
      </w:r>
      <w:bookmarkEnd w:id="49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6220"/>
      </w:tblGrid>
      <w:tr w:rsidR="00B7783E" w14:paraId="45F97142" w14:textId="77777777" w:rsidTr="00675705">
        <w:tc>
          <w:tcPr>
            <w:tcW w:w="1418" w:type="dxa"/>
            <w:shd w:val="clear" w:color="auto" w:fill="B3B3B3"/>
            <w:vAlign w:val="center"/>
          </w:tcPr>
          <w:p w14:paraId="30426DFD" w14:textId="77777777" w:rsidR="00B7783E" w:rsidRPr="004A7B62" w:rsidRDefault="00B7783E" w:rsidP="00675705">
            <w:pPr>
              <w:spacing w:before="120" w:after="0"/>
            </w:pPr>
            <w:r>
              <w:t>Multiplicity</w:t>
            </w:r>
          </w:p>
        </w:tc>
        <w:tc>
          <w:tcPr>
            <w:tcW w:w="6220" w:type="dxa"/>
            <w:shd w:val="clear" w:color="auto" w:fill="B3B3B3"/>
            <w:vAlign w:val="center"/>
          </w:tcPr>
          <w:p w14:paraId="7F8254BA" w14:textId="77777777" w:rsidR="00B7783E" w:rsidRDefault="00B7783E" w:rsidP="00675705">
            <w:pPr>
              <w:spacing w:before="120" w:after="0"/>
            </w:pPr>
            <w:r>
              <w:t>Explanation</w:t>
            </w:r>
          </w:p>
        </w:tc>
      </w:tr>
      <w:tr w:rsidR="00B7783E" w14:paraId="4E1FACDB" w14:textId="77777777" w:rsidTr="00675705">
        <w:tc>
          <w:tcPr>
            <w:tcW w:w="1418" w:type="dxa"/>
            <w:vAlign w:val="center"/>
          </w:tcPr>
          <w:p w14:paraId="0D7ADD67" w14:textId="77777777" w:rsidR="00B7783E" w:rsidRPr="004A7B62" w:rsidRDefault="00B7783E" w:rsidP="00675705">
            <w:pPr>
              <w:spacing w:after="0"/>
            </w:pPr>
            <w:r w:rsidRPr="004A7B62">
              <w:t>1</w:t>
            </w:r>
          </w:p>
        </w:tc>
        <w:tc>
          <w:tcPr>
            <w:tcW w:w="6220" w:type="dxa"/>
            <w:vAlign w:val="center"/>
          </w:tcPr>
          <w:p w14:paraId="3D8C6586" w14:textId="77777777" w:rsidR="00B7783E" w:rsidRPr="004A7B62" w:rsidRDefault="00B7783E" w:rsidP="00675705">
            <w:pPr>
              <w:spacing w:after="0"/>
            </w:pPr>
            <w:r>
              <w:t>Attribute has e</w:t>
            </w:r>
            <w:r w:rsidRPr="004A7B62">
              <w:t xml:space="preserve">xactly one </w:t>
            </w:r>
            <w:r>
              <w:t>attribute value.</w:t>
            </w:r>
          </w:p>
        </w:tc>
      </w:tr>
      <w:tr w:rsidR="00B7783E" w14:paraId="131A054B" w14:textId="77777777" w:rsidTr="00675705">
        <w:tc>
          <w:tcPr>
            <w:tcW w:w="1418" w:type="dxa"/>
            <w:vAlign w:val="center"/>
          </w:tcPr>
          <w:p w14:paraId="30372BF8" w14:textId="77777777" w:rsidR="00B7783E" w:rsidRPr="004A7B62" w:rsidRDefault="00B7783E" w:rsidP="00675705">
            <w:pPr>
              <w:spacing w:after="0"/>
            </w:pPr>
            <w:r w:rsidRPr="004A7B62">
              <w:t>5</w:t>
            </w:r>
          </w:p>
        </w:tc>
        <w:tc>
          <w:tcPr>
            <w:tcW w:w="6220" w:type="dxa"/>
            <w:vAlign w:val="center"/>
          </w:tcPr>
          <w:p w14:paraId="4F9E9DD6" w14:textId="77777777" w:rsidR="00B7783E" w:rsidRPr="004A7B62" w:rsidRDefault="00B7783E" w:rsidP="00675705">
            <w:pPr>
              <w:spacing w:after="0"/>
            </w:pPr>
            <w:r>
              <w:t>Attribute has e</w:t>
            </w:r>
            <w:r w:rsidRPr="004A7B62">
              <w:t>xactly 5</w:t>
            </w:r>
            <w:r>
              <w:t xml:space="preserve"> attribute values.</w:t>
            </w:r>
          </w:p>
        </w:tc>
      </w:tr>
      <w:tr w:rsidR="00B7783E" w14:paraId="6F0C47BA" w14:textId="77777777" w:rsidTr="00675705">
        <w:tc>
          <w:tcPr>
            <w:tcW w:w="1418" w:type="dxa"/>
            <w:vAlign w:val="center"/>
          </w:tcPr>
          <w:p w14:paraId="6849CCF5" w14:textId="77777777" w:rsidR="00B7783E" w:rsidRPr="004A7B62" w:rsidRDefault="00B7783E" w:rsidP="00675705">
            <w:pPr>
              <w:spacing w:after="0"/>
            </w:pPr>
            <w:r w:rsidRPr="004A7B62">
              <w:t>0..1</w:t>
            </w:r>
          </w:p>
        </w:tc>
        <w:tc>
          <w:tcPr>
            <w:tcW w:w="6220" w:type="dxa"/>
            <w:vAlign w:val="center"/>
          </w:tcPr>
          <w:p w14:paraId="7248D47A" w14:textId="77777777" w:rsidR="00B7783E" w:rsidRPr="004A7B62" w:rsidRDefault="00B7783E" w:rsidP="00675705">
            <w:pPr>
              <w:spacing w:after="0"/>
            </w:pPr>
            <w:r>
              <w:t>Attribute has zero</w:t>
            </w:r>
            <w:r w:rsidRPr="004A7B62">
              <w:t xml:space="preserve"> or one </w:t>
            </w:r>
            <w:r>
              <w:t>attribute value.</w:t>
            </w:r>
          </w:p>
        </w:tc>
      </w:tr>
      <w:tr w:rsidR="00B7783E" w14:paraId="12DAA701" w14:textId="77777777" w:rsidTr="00675705">
        <w:tc>
          <w:tcPr>
            <w:tcW w:w="1418" w:type="dxa"/>
            <w:vAlign w:val="center"/>
          </w:tcPr>
          <w:p w14:paraId="45288AB4" w14:textId="77777777" w:rsidR="00B7783E" w:rsidRPr="004A7B62" w:rsidRDefault="00B7783E" w:rsidP="00675705">
            <w:pPr>
              <w:spacing w:after="0"/>
            </w:pPr>
            <w:r w:rsidRPr="004A7B62">
              <w:t>0</w:t>
            </w:r>
            <w:proofErr w:type="gramStart"/>
            <w:r w:rsidRPr="004A7B62">
              <w:t>..</w:t>
            </w:r>
            <w:proofErr w:type="gramEnd"/>
            <w:r w:rsidRPr="004A7B62">
              <w:t>*</w:t>
            </w:r>
          </w:p>
        </w:tc>
        <w:tc>
          <w:tcPr>
            <w:tcW w:w="6220" w:type="dxa"/>
            <w:vAlign w:val="center"/>
          </w:tcPr>
          <w:p w14:paraId="3F5DF707" w14:textId="77777777" w:rsidR="00B7783E" w:rsidRPr="004A7B62" w:rsidRDefault="00B7783E" w:rsidP="00675705">
            <w:pPr>
              <w:spacing w:after="0"/>
            </w:pPr>
            <w:r>
              <w:t>Attribute has z</w:t>
            </w:r>
            <w:r w:rsidRPr="004A7B62">
              <w:t xml:space="preserve">ero or more </w:t>
            </w:r>
            <w:r>
              <w:t>attribute values.</w:t>
            </w:r>
          </w:p>
        </w:tc>
      </w:tr>
      <w:tr w:rsidR="00B7783E" w14:paraId="15A871B9" w14:textId="77777777" w:rsidTr="00675705">
        <w:tc>
          <w:tcPr>
            <w:tcW w:w="1418" w:type="dxa"/>
            <w:vAlign w:val="center"/>
          </w:tcPr>
          <w:p w14:paraId="69459492" w14:textId="77777777" w:rsidR="00B7783E" w:rsidRPr="004A7B62" w:rsidRDefault="00B7783E" w:rsidP="00675705">
            <w:pPr>
              <w:spacing w:after="0"/>
            </w:pPr>
            <w:r w:rsidRPr="004A7B62">
              <w:t>1</w:t>
            </w:r>
            <w:proofErr w:type="gramStart"/>
            <w:r w:rsidRPr="004A7B62">
              <w:t>..</w:t>
            </w:r>
            <w:proofErr w:type="gramEnd"/>
            <w:r w:rsidRPr="004A7B62">
              <w:t>*</w:t>
            </w:r>
          </w:p>
        </w:tc>
        <w:tc>
          <w:tcPr>
            <w:tcW w:w="6220" w:type="dxa"/>
            <w:vAlign w:val="center"/>
          </w:tcPr>
          <w:p w14:paraId="2D61A29F" w14:textId="77777777" w:rsidR="00B7783E" w:rsidRPr="004A7B62" w:rsidRDefault="00B7783E" w:rsidP="00675705">
            <w:pPr>
              <w:spacing w:after="0"/>
            </w:pPr>
            <w:r>
              <w:t>Attribute has a</w:t>
            </w:r>
            <w:r w:rsidRPr="004A7B62">
              <w:t xml:space="preserve">t least one </w:t>
            </w:r>
            <w:r>
              <w:t>attribute value.</w:t>
            </w:r>
          </w:p>
        </w:tc>
      </w:tr>
      <w:tr w:rsidR="00B7783E" w14:paraId="254AB67A" w14:textId="77777777" w:rsidTr="00675705">
        <w:tc>
          <w:tcPr>
            <w:tcW w:w="1418" w:type="dxa"/>
            <w:vAlign w:val="center"/>
          </w:tcPr>
          <w:p w14:paraId="7A1F9661" w14:textId="77777777" w:rsidR="00B7783E" w:rsidRPr="004A7B62" w:rsidRDefault="00B7783E" w:rsidP="00675705">
            <w:pPr>
              <w:spacing w:after="0"/>
            </w:pPr>
            <w:r w:rsidRPr="004A7B62">
              <w:t>4</w:t>
            </w:r>
            <w:proofErr w:type="gramStart"/>
            <w:r w:rsidRPr="004A7B62">
              <w:t>..</w:t>
            </w:r>
            <w:proofErr w:type="gramEnd"/>
            <w:r w:rsidRPr="004A7B62">
              <w:t>12</w:t>
            </w:r>
          </w:p>
        </w:tc>
        <w:tc>
          <w:tcPr>
            <w:tcW w:w="6220" w:type="dxa"/>
            <w:vAlign w:val="center"/>
          </w:tcPr>
          <w:p w14:paraId="28D8EEB7" w14:textId="77777777" w:rsidR="00B7783E" w:rsidRPr="004A7B62" w:rsidRDefault="00B7783E" w:rsidP="00675705">
            <w:pPr>
              <w:spacing w:after="0"/>
            </w:pPr>
            <w:r>
              <w:t>Attribute has a</w:t>
            </w:r>
            <w:r w:rsidRPr="004A7B62">
              <w:t xml:space="preserve">t least 4 but no more than 12 </w:t>
            </w:r>
            <w:r>
              <w:t>attribute values.</w:t>
            </w:r>
          </w:p>
        </w:tc>
      </w:tr>
    </w:tbl>
    <w:p w14:paraId="3E47318C" w14:textId="77777777" w:rsidR="00B7783E" w:rsidRPr="008456BC" w:rsidRDefault="00B7783E" w:rsidP="0074525B">
      <w:pPr>
        <w:pStyle w:val="Heading4"/>
        <w:numPr>
          <w:ilvl w:val="3"/>
          <w:numId w:val="11"/>
        </w:numPr>
        <w:tabs>
          <w:tab w:val="clear" w:pos="2880"/>
        </w:tabs>
      </w:pPr>
      <w:bookmarkStart w:id="491" w:name="_Toc311121687"/>
      <w:r>
        <w:lastRenderedPageBreak/>
        <w:t>Name style</w:t>
      </w:r>
      <w:bookmarkEnd w:id="491"/>
    </w:p>
    <w:bookmarkEnd w:id="489"/>
    <w:p w14:paraId="4C44AFC9" w14:textId="77777777" w:rsidR="00B7783E" w:rsidRDefault="00B7783E" w:rsidP="00826F33">
      <w:r>
        <w:t>It has no name so there is no name style.</w:t>
      </w:r>
    </w:p>
    <w:p w14:paraId="02188964" w14:textId="77777777" w:rsidR="00B7783E" w:rsidRDefault="00B7783E" w:rsidP="0074525B">
      <w:pPr>
        <w:pStyle w:val="Heading3"/>
        <w:numPr>
          <w:ilvl w:val="2"/>
          <w:numId w:val="11"/>
        </w:numPr>
      </w:pPr>
      <w:bookmarkStart w:id="492" w:name="_Toc311121688"/>
      <w:bookmarkStart w:id="493" w:name="_Ref314594606"/>
      <w:bookmarkStart w:id="494" w:name="_Ref314594839"/>
      <w:bookmarkStart w:id="495" w:name="_Toc314595329"/>
      <w:r>
        <w:t>Role</w:t>
      </w:r>
      <w:bookmarkEnd w:id="492"/>
      <w:bookmarkEnd w:id="493"/>
      <w:bookmarkEnd w:id="494"/>
      <w:bookmarkEnd w:id="495"/>
    </w:p>
    <w:p w14:paraId="025B6CDE" w14:textId="77777777" w:rsidR="00B7783E" w:rsidRDefault="00B7783E" w:rsidP="0074525B">
      <w:pPr>
        <w:pStyle w:val="Heading4"/>
        <w:numPr>
          <w:ilvl w:val="3"/>
          <w:numId w:val="11"/>
        </w:numPr>
        <w:tabs>
          <w:tab w:val="clear" w:pos="2880"/>
        </w:tabs>
      </w:pPr>
      <w:bookmarkStart w:id="496" w:name="_Toc311121689"/>
      <w:r>
        <w:t>Description</w:t>
      </w:r>
      <w:bookmarkEnd w:id="496"/>
    </w:p>
    <w:p w14:paraId="086C2239" w14:textId="77777777" w:rsidR="00B7783E" w:rsidRPr="002B1EBC" w:rsidRDefault="00B7783E" w:rsidP="0084384E">
      <w:pPr>
        <w:rPr>
          <w:lang w:val="en-US"/>
        </w:rPr>
      </w:pPr>
      <w:bookmarkStart w:id="497" w:name="_Toc302902225"/>
      <w:bookmarkStart w:id="498" w:name="_Toc302902917"/>
      <w:bookmarkStart w:id="499" w:name="_Toc302902984"/>
      <w:bookmarkStart w:id="500" w:name="_Toc302903079"/>
      <w:bookmarkStart w:id="501" w:name="_Toc302903181"/>
      <w:bookmarkStart w:id="502" w:name="_Toc302903334"/>
      <w:bookmarkStart w:id="503" w:name="_Toc302903416"/>
      <w:bookmarkStart w:id="504" w:name="_Toc302903498"/>
      <w:bookmarkStart w:id="505" w:name="_Toc302903671"/>
      <w:bookmarkStart w:id="506" w:name="_Toc302903753"/>
      <w:bookmarkStart w:id="507" w:name="_Toc302918683"/>
      <w:bookmarkStart w:id="508" w:name="_Toc303068492"/>
      <w:bookmarkStart w:id="509" w:name="_Toc303068577"/>
      <w:bookmarkStart w:id="510" w:name="_Toc303068681"/>
      <w:bookmarkStart w:id="511" w:name="_Toc303068794"/>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sidRPr="002B1EBC">
        <w:rPr>
          <w:lang w:val="en-US"/>
        </w:rPr>
        <w:t>It indicates a navigation capability between two classes involved in an association relationship. A role is named. The direction of navigation is to the class attached to the end of the association relationship with (or near) the role name.</w:t>
      </w:r>
    </w:p>
    <w:p w14:paraId="37699734" w14:textId="77777777" w:rsidR="00B7783E" w:rsidRPr="00190F5C" w:rsidRDefault="00B7783E" w:rsidP="00E15BF1">
      <w:pPr>
        <w:rPr>
          <w:lang w:val="en-US"/>
        </w:rPr>
      </w:pPr>
      <w:r w:rsidRPr="008B00E2">
        <w:rPr>
          <w:lang w:val="en-US"/>
        </w:rPr>
        <w:t>The use of role name in the graphical representation is mandatory for bidirectional and unidirectional association relationship notations (see</w:t>
      </w:r>
      <w:r>
        <w:rPr>
          <w:lang w:val="en-US"/>
        </w:rPr>
        <w:t xml:space="preserve"> </w:t>
      </w:r>
      <w:r>
        <w:rPr>
          <w:lang w:val="en-US"/>
        </w:rPr>
        <w:fldChar w:fldCharType="begin"/>
      </w:r>
      <w:r>
        <w:rPr>
          <w:lang w:val="en-US"/>
        </w:rPr>
        <w:instrText xml:space="preserve"> REF _Ref310869325 \h </w:instrText>
      </w:r>
      <w:r>
        <w:rPr>
          <w:lang w:val="en-US"/>
        </w:rPr>
      </w:r>
      <w:r>
        <w:rPr>
          <w:lang w:val="en-US"/>
        </w:rPr>
        <w:fldChar w:fldCharType="separate"/>
      </w:r>
      <w:r>
        <w:t xml:space="preserve">Figure </w:t>
      </w:r>
      <w:r>
        <w:rPr>
          <w:noProof/>
        </w:rPr>
        <w:t>2</w:t>
      </w:r>
      <w:r>
        <w:t>: Bidirectional association relationship notation</w:t>
      </w:r>
      <w:r>
        <w:rPr>
          <w:lang w:val="en-US"/>
        </w:rPr>
        <w:fldChar w:fldCharType="end"/>
      </w:r>
      <w:r>
        <w:rPr>
          <w:lang w:val="en-US"/>
        </w:rPr>
        <w:t xml:space="preserve"> </w:t>
      </w:r>
      <w:r w:rsidRPr="008B00E2">
        <w:rPr>
          <w:lang w:val="en-US"/>
        </w:rPr>
        <w:t>and</w:t>
      </w:r>
      <w:r>
        <w:rPr>
          <w:lang w:val="en-US"/>
        </w:rPr>
        <w:t xml:space="preserve"> </w:t>
      </w:r>
      <w:r>
        <w:rPr>
          <w:lang w:val="en-US"/>
        </w:rPr>
        <w:fldChar w:fldCharType="begin"/>
      </w:r>
      <w:r>
        <w:rPr>
          <w:lang w:val="en-US"/>
        </w:rPr>
        <w:instrText xml:space="preserve"> REF _Ref308362068 \h </w:instrText>
      </w:r>
      <w:r>
        <w:rPr>
          <w:lang w:val="en-US"/>
        </w:rPr>
      </w:r>
      <w:r>
        <w:rPr>
          <w:lang w:val="en-US"/>
        </w:rPr>
        <w:fldChar w:fldCharType="separate"/>
      </w:r>
      <w:r>
        <w:t xml:space="preserve">Figure </w:t>
      </w:r>
      <w:r>
        <w:rPr>
          <w:noProof/>
        </w:rPr>
        <w:t>3</w:t>
      </w:r>
      <w:r>
        <w:t>: Uni</w:t>
      </w:r>
      <w:r w:rsidRPr="007A6B75">
        <w:t>d</w:t>
      </w:r>
      <w:r>
        <w:t xml:space="preserve">irectional association relationship </w:t>
      </w:r>
      <w:r w:rsidRPr="007A6B75">
        <w:t>notation</w:t>
      </w:r>
      <w:r>
        <w:rPr>
          <w:lang w:val="en-US"/>
        </w:rPr>
        <w:fldChar w:fldCharType="end"/>
      </w:r>
      <w:r w:rsidRPr="008B00E2">
        <w:rPr>
          <w:lang w:val="en-US"/>
        </w:rPr>
        <w:t>). Role name shall not be used in non-navigable association relationship notation (see</w:t>
      </w:r>
      <w:r>
        <w:rPr>
          <w:lang w:val="en-US"/>
        </w:rPr>
        <w:t xml:space="preserve"> </w:t>
      </w:r>
      <w:r>
        <w:rPr>
          <w:lang w:val="en-US"/>
        </w:rPr>
        <w:fldChar w:fldCharType="begin"/>
      </w:r>
      <w:r>
        <w:rPr>
          <w:lang w:val="en-US"/>
        </w:rPr>
        <w:instrText xml:space="preserve"> REF _Ref310869382 \h </w:instrText>
      </w:r>
      <w:r>
        <w:rPr>
          <w:lang w:val="en-US"/>
        </w:rPr>
      </w:r>
      <w:r>
        <w:rPr>
          <w:lang w:val="en-US"/>
        </w:rPr>
        <w:fldChar w:fldCharType="separate"/>
      </w:r>
      <w:r>
        <w:t xml:space="preserve">Figure </w:t>
      </w:r>
      <w:r>
        <w:rPr>
          <w:noProof/>
        </w:rPr>
        <w:t>4</w:t>
      </w:r>
      <w:r>
        <w:t xml:space="preserve">: </w:t>
      </w:r>
      <w:r w:rsidRPr="00685158">
        <w:t>Non</w:t>
      </w:r>
      <w:r>
        <w:t>-</w:t>
      </w:r>
      <w:r w:rsidRPr="00685158">
        <w:t>na</w:t>
      </w:r>
      <w:r>
        <w:t xml:space="preserve">vigable association relationship </w:t>
      </w:r>
      <w:r w:rsidRPr="00685158">
        <w:t>notation</w:t>
      </w:r>
      <w:r>
        <w:rPr>
          <w:lang w:val="en-US"/>
        </w:rPr>
        <w:fldChar w:fldCharType="end"/>
      </w:r>
      <w:r w:rsidRPr="008B00E2">
        <w:rPr>
          <w:lang w:val="en-US"/>
        </w:rPr>
        <w:t>).</w:t>
      </w:r>
    </w:p>
    <w:p w14:paraId="68DA8870" w14:textId="77777777" w:rsidR="00B7783E" w:rsidRDefault="00B7783E" w:rsidP="002B1EBC">
      <w:r w:rsidRPr="008B00E2">
        <w:t>A role at</w:t>
      </w:r>
      <w:r w:rsidRPr="00B04F5E">
        <w:t xml:space="preserve"> </w:t>
      </w:r>
      <w:r w:rsidRPr="008B00E2">
        <w:t xml:space="preserve">the navigable end of a relationship becomes (or is mapped into) an attribute in the source class of the relationship. Therefore roles have the same behaviour (or properties) as attributes. See </w:t>
      </w:r>
      <w:r w:rsidR="0074525B">
        <w:fldChar w:fldCharType="begin"/>
      </w:r>
      <w:r w:rsidR="0074525B">
        <w:instrText xml:space="preserve"> REF _Ref309228892 \h  \* MERGEFORMAT </w:instrText>
      </w:r>
      <w:r w:rsidR="0074525B">
        <w:fldChar w:fldCharType="separate"/>
      </w:r>
      <w:r w:rsidRPr="00782B57">
        <w:rPr>
          <w:i/>
        </w:rPr>
        <w:t xml:space="preserve">Table </w:t>
      </w:r>
      <w:r>
        <w:rPr>
          <w:i/>
          <w:noProof/>
        </w:rPr>
        <w:t>1</w:t>
      </w:r>
      <w:r w:rsidRPr="00782B57">
        <w:rPr>
          <w:i/>
          <w:noProof/>
        </w:rPr>
        <w:t>:</w:t>
      </w:r>
      <w:r w:rsidRPr="00782B57">
        <w:rPr>
          <w:i/>
        </w:rPr>
        <w:t xml:space="preserve"> Attribute properties</w:t>
      </w:r>
      <w:r w:rsidR="0074525B">
        <w:fldChar w:fldCharType="end"/>
      </w:r>
      <w:r>
        <w:fldChar w:fldCharType="begin"/>
      </w:r>
      <w:r>
        <w:instrText xml:space="preserve">  </w:instrText>
      </w:r>
      <w:r>
        <w:fldChar w:fldCharType="end"/>
      </w:r>
    </w:p>
    <w:p w14:paraId="22B1238E" w14:textId="77777777" w:rsidR="00B7783E" w:rsidRPr="00E15BF1" w:rsidRDefault="00B7783E" w:rsidP="00E15BF1">
      <w:pPr>
        <w:keepNext/>
      </w:pPr>
      <w:r w:rsidRPr="00E15BF1">
        <w:rPr>
          <w:snapToGrid w:val="0"/>
        </w:rPr>
        <w:t>Roles</w:t>
      </w:r>
      <w:r w:rsidRPr="00E15BF1">
        <w:t xml:space="preserve"> shall have all properties defined for attributes in section</w:t>
      </w:r>
      <w:r>
        <w:t xml:space="preserve"> </w:t>
      </w:r>
      <w:r>
        <w:fldChar w:fldCharType="begin"/>
      </w:r>
      <w:r>
        <w:instrText xml:space="preserve"> REF _Ref310869429 \r \h </w:instrText>
      </w:r>
      <w:r>
        <w:fldChar w:fldCharType="separate"/>
      </w:r>
      <w:r>
        <w:t>5.2.1</w:t>
      </w:r>
      <w:r>
        <w:fldChar w:fldCharType="end"/>
      </w:r>
      <w:r>
        <w:t xml:space="preserve"> </w:t>
      </w:r>
      <w:r>
        <w:fldChar w:fldCharType="begin"/>
      </w:r>
      <w:r>
        <w:instrText xml:space="preserve"> REF _Ref310869456 \h </w:instrText>
      </w:r>
      <w:r>
        <w:fldChar w:fldCharType="separate"/>
      </w:r>
      <w:r>
        <w:t>A</w:t>
      </w:r>
      <w:r w:rsidRPr="00B54B6C">
        <w:t>ttribute</w:t>
      </w:r>
      <w:r>
        <w:fldChar w:fldCharType="end"/>
      </w:r>
      <w:r w:rsidRPr="00E15BF1">
        <w:t xml:space="preserve"> and in addition the following properties:</w:t>
      </w:r>
    </w:p>
    <w:p w14:paraId="00ADC386" w14:textId="77777777" w:rsidR="00B7783E" w:rsidRDefault="00B7783E" w:rsidP="0074525B">
      <w:pPr>
        <w:numPr>
          <w:ilvl w:val="0"/>
          <w:numId w:val="16"/>
        </w:numPr>
      </w:pPr>
      <w:r w:rsidRPr="00E81360">
        <w:t xml:space="preserve">Passed </w:t>
      </w:r>
      <w:r>
        <w:t>by i</w:t>
      </w:r>
      <w:r w:rsidRPr="00E81360">
        <w:t>d</w:t>
      </w:r>
      <w:r>
        <w:t>;</w:t>
      </w:r>
      <w:r w:rsidRPr="00E81360">
        <w:br/>
        <w:t>Identifies if the role (navigable association end that points to an object) contains just a pointer to the object (passed by id = true) or contains the whole object</w:t>
      </w:r>
      <w:r>
        <w:t xml:space="preserve"> instance</w:t>
      </w:r>
      <w:r w:rsidRPr="00E81360">
        <w:t xml:space="preserve"> itself (passed by id = false).</w:t>
      </w:r>
      <w:r w:rsidRPr="00E81360">
        <w:br/>
        <w:t>Legal values: true, false; default value = "false".</w:t>
      </w:r>
    </w:p>
    <w:p w14:paraId="2532A35A" w14:textId="77777777" w:rsidR="00B7783E" w:rsidRDefault="00B7783E" w:rsidP="0074525B">
      <w:pPr>
        <w:pStyle w:val="Heading4"/>
        <w:numPr>
          <w:ilvl w:val="3"/>
          <w:numId w:val="11"/>
        </w:numPr>
        <w:tabs>
          <w:tab w:val="clear" w:pos="2880"/>
        </w:tabs>
      </w:pPr>
      <w:bookmarkStart w:id="512" w:name="_Toc311121690"/>
      <w:r>
        <w:t>Example</w:t>
      </w:r>
      <w:bookmarkEnd w:id="512"/>
    </w:p>
    <w:p w14:paraId="22B18BF7" w14:textId="77777777" w:rsidR="00B7783E" w:rsidRDefault="00B7783E" w:rsidP="00D25B88">
      <w:pPr>
        <w:keepNext/>
        <w:keepLines/>
      </w:pPr>
      <w:r w:rsidRPr="008043F7">
        <w:t xml:space="preserve">This </w:t>
      </w:r>
      <w:r>
        <w:t>ex</w:t>
      </w:r>
      <w:r w:rsidRPr="008043F7">
        <w:t xml:space="preserve">ample shows </w:t>
      </w:r>
      <w:r>
        <w:t xml:space="preserve">that </w:t>
      </w:r>
      <w:r w:rsidRPr="008043F7">
        <w:t xml:space="preserve">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14:paraId="105340A9" w14:textId="77777777" w:rsidR="00B7783E" w:rsidRDefault="00E761A4" w:rsidP="00D25B88">
      <w:pPr>
        <w:pStyle w:val="TH"/>
      </w:pPr>
      <w:r>
        <w:pict w14:anchorId="119E61A7">
          <v:shape id="_x0000_i1040" type="#_x0000_t75" style="width:399.95pt;height:59.55pt">
            <v:imagedata r:id="rId23" o:title=""/>
          </v:shape>
        </w:pict>
      </w:r>
    </w:p>
    <w:p w14:paraId="64E45EE2" w14:textId="77777777" w:rsidR="00B7783E" w:rsidRDefault="00B7783E" w:rsidP="006C7EC1">
      <w:pPr>
        <w:pStyle w:val="Caption"/>
        <w:jc w:val="center"/>
      </w:pPr>
      <w:bookmarkStart w:id="513" w:name="_Toc314595363"/>
      <w:r>
        <w:t xml:space="preserve">Figure </w:t>
      </w:r>
      <w:r w:rsidR="0074525B">
        <w:fldChar w:fldCharType="begin"/>
      </w:r>
      <w:r w:rsidR="0074525B">
        <w:instrText xml:space="preserve"> SEQ Figure \* ARABIC </w:instrText>
      </w:r>
      <w:r w:rsidR="0074525B">
        <w:fldChar w:fldCharType="separate"/>
      </w:r>
      <w:r>
        <w:rPr>
          <w:noProof/>
        </w:rPr>
        <w:t>11</w:t>
      </w:r>
      <w:r w:rsidR="0074525B">
        <w:rPr>
          <w:noProof/>
        </w:rPr>
        <w:fldChar w:fldCharType="end"/>
      </w:r>
      <w:r>
        <w:t xml:space="preserve">: </w:t>
      </w:r>
      <w:r w:rsidRPr="001A2BAB">
        <w:t>Role</w:t>
      </w:r>
      <w:r>
        <w:t xml:space="preserve"> </w:t>
      </w:r>
      <w:r w:rsidRPr="001A2BAB">
        <w:t>notation</w:t>
      </w:r>
      <w:bookmarkEnd w:id="513"/>
    </w:p>
    <w:p w14:paraId="2818F13D" w14:textId="77777777" w:rsidR="00B7783E" w:rsidRPr="008456BC" w:rsidRDefault="00B7783E" w:rsidP="0074525B">
      <w:pPr>
        <w:pStyle w:val="Heading4"/>
        <w:numPr>
          <w:ilvl w:val="3"/>
          <w:numId w:val="11"/>
        </w:numPr>
        <w:tabs>
          <w:tab w:val="clear" w:pos="2880"/>
        </w:tabs>
      </w:pPr>
      <w:bookmarkStart w:id="514" w:name="_Toc311121691"/>
      <w:r>
        <w:t>Name style</w:t>
      </w:r>
      <w:bookmarkEnd w:id="514"/>
    </w:p>
    <w:p w14:paraId="5FEB66F5" w14:textId="77777777" w:rsidR="00B7783E" w:rsidRDefault="00B7783E" w:rsidP="006076E2">
      <w:pPr>
        <w:keepNext/>
        <w:keepLines/>
      </w:pPr>
      <w:r>
        <w:t xml:space="preserve">A role has a name. </w:t>
      </w:r>
      <w:r w:rsidRPr="008043F7">
        <w:t xml:space="preserve">Use noun for the </w:t>
      </w:r>
      <w:r>
        <w:t>name</w:t>
      </w:r>
      <w:r w:rsidRPr="008043F7">
        <w:t>.</w:t>
      </w:r>
      <w:r>
        <w:t xml:space="preserve"> The name style follows the attribute name style; see section </w:t>
      </w:r>
      <w:r>
        <w:fldChar w:fldCharType="begin"/>
      </w:r>
      <w:r>
        <w:instrText xml:space="preserve"> REF _Ref314595180 \r \h </w:instrText>
      </w:r>
      <w:r>
        <w:fldChar w:fldCharType="separate"/>
      </w:r>
      <w:r>
        <w:t>5.2.1.3</w:t>
      </w:r>
      <w:r>
        <w:fldChar w:fldCharType="end"/>
      </w:r>
      <w:r>
        <w:t>.</w:t>
      </w:r>
    </w:p>
    <w:p w14:paraId="64D9AEE0" w14:textId="77777777" w:rsidR="00B7783E" w:rsidRPr="001355BF" w:rsidRDefault="00B7783E" w:rsidP="0074525B">
      <w:pPr>
        <w:pStyle w:val="Heading3"/>
        <w:numPr>
          <w:ilvl w:val="2"/>
          <w:numId w:val="11"/>
        </w:numPr>
      </w:pPr>
      <w:bookmarkStart w:id="515" w:name="_Toc311121692"/>
      <w:bookmarkStart w:id="516" w:name="_Toc314595330"/>
      <w:r>
        <w:t>Xor constraint</w:t>
      </w:r>
      <w:bookmarkEnd w:id="515"/>
      <w:bookmarkEnd w:id="516"/>
    </w:p>
    <w:p w14:paraId="0E16BA78" w14:textId="77777777" w:rsidR="00B7783E" w:rsidRDefault="00B7783E" w:rsidP="0074525B">
      <w:pPr>
        <w:pStyle w:val="Heading4"/>
        <w:numPr>
          <w:ilvl w:val="3"/>
          <w:numId w:val="11"/>
        </w:numPr>
        <w:tabs>
          <w:tab w:val="clear" w:pos="2880"/>
        </w:tabs>
      </w:pPr>
      <w:bookmarkStart w:id="517" w:name="_Toc311121693"/>
      <w:r>
        <w:t>Description</w:t>
      </w:r>
      <w:bookmarkEnd w:id="517"/>
    </w:p>
    <w:p w14:paraId="18FC4112" w14:textId="77777777" w:rsidR="00B7783E" w:rsidRDefault="00B7783E" w:rsidP="006C7EC1">
      <w:r w:rsidDel="00E81360">
        <w:t xml:space="preserve"> </w:t>
      </w:r>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Pr="006C7EC1">
        <w:t>[</w:t>
      </w:r>
      <w:r>
        <w:t>2</w:t>
      </w:r>
      <w:r w:rsidRPr="006C7EC1">
        <w:t>].</w:t>
      </w:r>
    </w:p>
    <w:p w14:paraId="20592137" w14:textId="77777777" w:rsidR="00B7783E" w:rsidRDefault="00B7783E" w:rsidP="006C7EC1">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14:paraId="165BEE02" w14:textId="77777777" w:rsidR="00B7783E" w:rsidRDefault="00B7783E" w:rsidP="0074525B">
      <w:pPr>
        <w:pStyle w:val="Heading4"/>
        <w:numPr>
          <w:ilvl w:val="3"/>
          <w:numId w:val="11"/>
        </w:numPr>
        <w:tabs>
          <w:tab w:val="clear" w:pos="2880"/>
        </w:tabs>
      </w:pPr>
      <w:bookmarkStart w:id="518" w:name="_Toc311121694"/>
      <w:r>
        <w:t>Example</w:t>
      </w:r>
      <w:bookmarkEnd w:id="518"/>
    </w:p>
    <w:p w14:paraId="5FC690F3" w14:textId="77777777" w:rsidR="00B7783E" w:rsidRPr="008043F7" w:rsidRDefault="00B7783E"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Inc).</w:t>
      </w:r>
    </w:p>
    <w:p w14:paraId="5FB3AC64" w14:textId="77777777" w:rsidR="00B7783E" w:rsidRDefault="00B7783E" w:rsidP="00D25B88"/>
    <w:p w14:paraId="0AE96AAC" w14:textId="77777777" w:rsidR="00B7783E" w:rsidRDefault="00E761A4" w:rsidP="00D25B88">
      <w:pPr>
        <w:pStyle w:val="TH"/>
      </w:pPr>
      <w:r>
        <w:lastRenderedPageBreak/>
        <w:pict w14:anchorId="041504C9">
          <v:shape id="_x0000_i1041" type="#_x0000_t75" style="width:385.55pt;height:125.65pt">
            <v:imagedata r:id="rId24" o:title=""/>
          </v:shape>
        </w:pict>
      </w:r>
    </w:p>
    <w:p w14:paraId="37AE0301" w14:textId="77777777" w:rsidR="00B7783E" w:rsidRDefault="00B7783E" w:rsidP="006C7EC1">
      <w:pPr>
        <w:pStyle w:val="Caption"/>
        <w:jc w:val="center"/>
      </w:pPr>
      <w:bookmarkStart w:id="519" w:name="_Toc314595364"/>
      <w:r>
        <w:t xml:space="preserve">Figure </w:t>
      </w:r>
      <w:r w:rsidR="0074525B">
        <w:fldChar w:fldCharType="begin"/>
      </w:r>
      <w:r w:rsidR="0074525B">
        <w:instrText xml:space="preserve"> SEQ Figure \* ARABIC </w:instrText>
      </w:r>
      <w:r w:rsidR="0074525B">
        <w:fldChar w:fldCharType="separate"/>
      </w:r>
      <w:r>
        <w:rPr>
          <w:noProof/>
        </w:rPr>
        <w:t>12</w:t>
      </w:r>
      <w:r w:rsidR="0074525B">
        <w:rPr>
          <w:noProof/>
        </w:rPr>
        <w:fldChar w:fldCharType="end"/>
      </w:r>
      <w:r>
        <w:t xml:space="preserve">: </w:t>
      </w:r>
      <w:r w:rsidRPr="00E573F3">
        <w:t>{xor} notation</w:t>
      </w:r>
      <w:bookmarkEnd w:id="519"/>
    </w:p>
    <w:p w14:paraId="29B611E2" w14:textId="77777777" w:rsidR="00B7783E" w:rsidRPr="008456BC" w:rsidRDefault="00B7783E" w:rsidP="0074525B">
      <w:pPr>
        <w:pStyle w:val="Heading4"/>
        <w:numPr>
          <w:ilvl w:val="3"/>
          <w:numId w:val="11"/>
        </w:numPr>
        <w:tabs>
          <w:tab w:val="clear" w:pos="2880"/>
        </w:tabs>
      </w:pPr>
      <w:bookmarkStart w:id="520" w:name="_Toc311121695"/>
      <w:r>
        <w:t>Name style</w:t>
      </w:r>
      <w:bookmarkEnd w:id="520"/>
    </w:p>
    <w:p w14:paraId="48D8E0BF" w14:textId="77777777" w:rsidR="00B7783E" w:rsidRDefault="00B7783E" w:rsidP="006C7EC1">
      <w:pPr>
        <w:rPr>
          <w:b/>
        </w:rPr>
      </w:pPr>
      <w:r>
        <w:t>It has no name so there is no name style.</w:t>
      </w:r>
    </w:p>
    <w:p w14:paraId="4332CA77" w14:textId="77777777" w:rsidR="00B7783E" w:rsidRPr="008043F7" w:rsidRDefault="00B7783E" w:rsidP="0074525B">
      <w:pPr>
        <w:pStyle w:val="Heading2"/>
        <w:numPr>
          <w:ilvl w:val="1"/>
          <w:numId w:val="11"/>
        </w:numPr>
        <w:tabs>
          <w:tab w:val="clear" w:pos="720"/>
          <w:tab w:val="clear" w:pos="1440"/>
          <w:tab w:val="num" w:pos="926"/>
        </w:tabs>
      </w:pPr>
      <w:bookmarkStart w:id="521" w:name="_Toc308514333"/>
      <w:bookmarkStart w:id="522" w:name="_Toc308540990"/>
      <w:bookmarkStart w:id="523" w:name="_Toc308514334"/>
      <w:bookmarkStart w:id="524" w:name="_Toc308540991"/>
      <w:bookmarkStart w:id="525" w:name="_Toc308514335"/>
      <w:bookmarkStart w:id="526" w:name="_Toc308540992"/>
      <w:bookmarkStart w:id="527" w:name="_Toc308514336"/>
      <w:bookmarkStart w:id="528" w:name="_Toc308540993"/>
      <w:bookmarkStart w:id="529" w:name="_Toc308514337"/>
      <w:bookmarkStart w:id="530" w:name="_Toc308540994"/>
      <w:bookmarkStart w:id="531" w:name="_Toc308514338"/>
      <w:bookmarkStart w:id="532" w:name="_Toc308540995"/>
      <w:bookmarkStart w:id="533" w:name="_Toc308514339"/>
      <w:bookmarkStart w:id="534" w:name="_Toc308540996"/>
      <w:bookmarkStart w:id="535" w:name="_Toc308514340"/>
      <w:bookmarkStart w:id="536" w:name="_Toc308540997"/>
      <w:bookmarkStart w:id="537" w:name="_Toc308514341"/>
      <w:bookmarkStart w:id="538" w:name="_Toc308514372"/>
      <w:bookmarkStart w:id="539" w:name="_Toc308514545"/>
      <w:bookmarkStart w:id="540" w:name="_Toc308540998"/>
      <w:bookmarkStart w:id="541" w:name="_Toc308514342"/>
      <w:bookmarkStart w:id="542" w:name="_Toc308540999"/>
      <w:bookmarkStart w:id="543" w:name="_Toc308514343"/>
      <w:bookmarkStart w:id="544" w:name="_Toc308541000"/>
      <w:bookmarkStart w:id="545" w:name="_Toc303068586"/>
      <w:bookmarkStart w:id="546" w:name="_Toc311121696"/>
      <w:bookmarkStart w:id="547" w:name="_Toc314595331"/>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sidRPr="008043F7">
        <w:t>Stereotype</w:t>
      </w:r>
      <w:bookmarkEnd w:id="545"/>
      <w:bookmarkEnd w:id="546"/>
      <w:bookmarkEnd w:id="547"/>
    </w:p>
    <w:p w14:paraId="0E8E1139" w14:textId="77777777" w:rsidR="00B7783E" w:rsidRDefault="00B7783E" w:rsidP="00A374EE">
      <w:r>
        <w:t xml:space="preserve">Sub-clause </w:t>
      </w:r>
      <w:r>
        <w:fldChar w:fldCharType="begin"/>
      </w:r>
      <w:r>
        <w:instrText xml:space="preserve"> REF _Ref305669083 \r \h </w:instrText>
      </w:r>
      <w:r>
        <w:fldChar w:fldCharType="separate"/>
      </w:r>
      <w:r>
        <w:t>5.1</w:t>
      </w:r>
      <w:r>
        <w:fldChar w:fldCharType="end"/>
      </w:r>
      <w:r>
        <w:t xml:space="preserve"> listed the </w:t>
      </w:r>
      <w:r w:rsidRPr="008043F7">
        <w:t xml:space="preserve">UML defined basic model elements. </w:t>
      </w:r>
      <w:r>
        <w:t>UML defined a stereotype concept allowing the specification of user-defined model elements.</w:t>
      </w:r>
    </w:p>
    <w:p w14:paraId="7B3770F3" w14:textId="77777777" w:rsidR="00B7783E" w:rsidRPr="008043F7" w:rsidRDefault="00B7783E" w:rsidP="00D25B88">
      <w:pPr>
        <w:keepNext/>
      </w:pPr>
      <w:r w:rsidRPr="008043F7">
        <w:t>This sub</w:t>
      </w:r>
      <w:r>
        <w:t>-</w:t>
      </w:r>
      <w:r w:rsidRPr="008043F7">
        <w:t xml:space="preserve">clause </w:t>
      </w:r>
      <w:r>
        <w:t>lists</w:t>
      </w:r>
      <w:r w:rsidRPr="008043F7">
        <w:t xml:space="preserve"> all allowable stereotypes</w:t>
      </w:r>
      <w:r>
        <w:t xml:space="preserve"> for this repertoire</w:t>
      </w:r>
      <w:r w:rsidRPr="008043F7">
        <w:t>.</w:t>
      </w:r>
    </w:p>
    <w:p w14:paraId="18F511CA" w14:textId="77777777" w:rsidR="00B7783E" w:rsidRDefault="00B7783E" w:rsidP="00A374EE">
      <w:r>
        <w:t>For each stereotype model element listed, there are three parts. The first part contains its description. The second part contains its graphical notation examples and the third part contains the rule, if any, recommended for labelling or naming it.</w:t>
      </w:r>
    </w:p>
    <w:p w14:paraId="0CB84170" w14:textId="77777777" w:rsidR="00B7783E" w:rsidRDefault="00B7783E" w:rsidP="0074525B">
      <w:pPr>
        <w:pStyle w:val="Heading3"/>
        <w:numPr>
          <w:ilvl w:val="2"/>
          <w:numId w:val="11"/>
        </w:numPr>
        <w:tabs>
          <w:tab w:val="num" w:pos="2160"/>
        </w:tabs>
      </w:pPr>
      <w:bookmarkStart w:id="548" w:name="_Toc302918693"/>
      <w:bookmarkStart w:id="549" w:name="_Toc303068502"/>
      <w:bookmarkStart w:id="550" w:name="_Toc303068587"/>
      <w:bookmarkStart w:id="551" w:name="_Toc303068685"/>
      <w:bookmarkStart w:id="552" w:name="_Toc303068798"/>
      <w:bookmarkStart w:id="553" w:name="_Toc303068588"/>
      <w:bookmarkStart w:id="554" w:name="_Toc311121697"/>
      <w:bookmarkStart w:id="555" w:name="_Toc314595332"/>
      <w:bookmarkEnd w:id="548"/>
      <w:bookmarkEnd w:id="549"/>
      <w:bookmarkEnd w:id="550"/>
      <w:bookmarkEnd w:id="551"/>
      <w:bookmarkEnd w:id="552"/>
      <w:r w:rsidRPr="008043F7">
        <w:t>&lt;&lt;ProxyClass&gt;&gt;</w:t>
      </w:r>
      <w:bookmarkEnd w:id="553"/>
      <w:bookmarkEnd w:id="554"/>
      <w:bookmarkEnd w:id="555"/>
    </w:p>
    <w:p w14:paraId="13B30B01" w14:textId="77777777" w:rsidR="00B7783E" w:rsidRDefault="00B7783E" w:rsidP="0074525B">
      <w:pPr>
        <w:pStyle w:val="Heading4"/>
        <w:numPr>
          <w:ilvl w:val="3"/>
          <w:numId w:val="11"/>
        </w:numPr>
        <w:tabs>
          <w:tab w:val="clear" w:pos="2880"/>
        </w:tabs>
      </w:pPr>
      <w:bookmarkStart w:id="556" w:name="_Toc303068589"/>
      <w:bookmarkStart w:id="557" w:name="_Toc311121698"/>
      <w:r>
        <w:t>Description</w:t>
      </w:r>
      <w:bookmarkEnd w:id="556"/>
      <w:bookmarkEnd w:id="557"/>
    </w:p>
    <w:p w14:paraId="56B9EA5F" w14:textId="77777777" w:rsidR="00B7783E" w:rsidRPr="008043F7" w:rsidRDefault="00B7783E"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14:paraId="35612384" w14:textId="77777777" w:rsidR="00B7783E" w:rsidRPr="008043F7" w:rsidRDefault="00B7783E"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14:paraId="6A9C5318" w14:textId="77777777" w:rsidR="00B7783E" w:rsidRPr="008043F7" w:rsidRDefault="00B7783E"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14:paraId="0A2CBF40" w14:textId="77777777" w:rsidR="00B7783E" w:rsidRDefault="00B7783E" w:rsidP="00D25B88">
      <w:r w:rsidRPr="008043F7">
        <w:t>The attributes of the &lt;&lt;ProxyClass&gt;&gt; are accessible by the source entity that has an association with the &lt;&lt;ProxyClass&gt;&gt;.</w:t>
      </w:r>
    </w:p>
    <w:p w14:paraId="71B1B391" w14:textId="77777777" w:rsidR="00B7783E" w:rsidRPr="008043F7" w:rsidRDefault="00B7783E" w:rsidP="0074525B">
      <w:pPr>
        <w:pStyle w:val="Heading4"/>
        <w:numPr>
          <w:ilvl w:val="3"/>
          <w:numId w:val="11"/>
        </w:numPr>
        <w:tabs>
          <w:tab w:val="clear" w:pos="2880"/>
        </w:tabs>
      </w:pPr>
      <w:bookmarkStart w:id="558" w:name="_Toc303068590"/>
      <w:bookmarkStart w:id="559" w:name="_Toc311121699"/>
      <w:r>
        <w:lastRenderedPageBreak/>
        <w:t>Example</w:t>
      </w:r>
      <w:bookmarkEnd w:id="558"/>
      <w:bookmarkEnd w:id="559"/>
    </w:p>
    <w:p w14:paraId="4942C028" w14:textId="77777777" w:rsidR="00B7783E" w:rsidRPr="008043F7" w:rsidRDefault="00B7783E" w:rsidP="000D542C">
      <w:pPr>
        <w:keepNext/>
        <w:keepLines/>
      </w:pPr>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w:t>
      </w:r>
    </w:p>
    <w:p w14:paraId="20D28963" w14:textId="77777777" w:rsidR="00B7783E" w:rsidRDefault="00E761A4" w:rsidP="000D542C">
      <w:pPr>
        <w:pStyle w:val="TH"/>
      </w:pPr>
      <w:r>
        <w:pict w14:anchorId="35654094">
          <v:shape id="_x0000_i1042" type="#_x0000_t75" style="width:249.4pt;height:62.2pt">
            <v:imagedata r:id="rId25" o:title=""/>
          </v:shape>
        </w:pict>
      </w:r>
      <w:r w:rsidR="00B7783E" w:rsidRPr="005A4799" w:rsidDel="005A4799">
        <w:t xml:space="preserve"> </w:t>
      </w:r>
    </w:p>
    <w:p w14:paraId="47ED600C" w14:textId="77777777" w:rsidR="00B7783E" w:rsidRDefault="00B7783E" w:rsidP="000D542C">
      <w:pPr>
        <w:pStyle w:val="Caption"/>
        <w:keepNext/>
        <w:keepLines/>
        <w:jc w:val="center"/>
        <w:rPr>
          <w:bCs w:val="0"/>
        </w:rPr>
      </w:pPr>
      <w:bookmarkStart w:id="560" w:name="_Toc314595365"/>
      <w:r>
        <w:t xml:space="preserve">Figure </w:t>
      </w:r>
      <w:r w:rsidR="0074525B">
        <w:fldChar w:fldCharType="begin"/>
      </w:r>
      <w:r w:rsidR="0074525B">
        <w:instrText xml:space="preserve"> SEQ Figure \* ARABIC </w:instrText>
      </w:r>
      <w:r w:rsidR="0074525B">
        <w:fldChar w:fldCharType="separate"/>
      </w:r>
      <w:r>
        <w:rPr>
          <w:noProof/>
        </w:rPr>
        <w:t>13</w:t>
      </w:r>
      <w:r w:rsidR="0074525B">
        <w:rPr>
          <w:noProof/>
        </w:rPr>
        <w:fldChar w:fldCharType="end"/>
      </w:r>
      <w:r>
        <w:t xml:space="preserve">: </w:t>
      </w:r>
      <w:r w:rsidRPr="00500771">
        <w:t>&lt;&lt;ProxyClass&gt;&gt; notation</w:t>
      </w:r>
      <w:bookmarkEnd w:id="560"/>
    </w:p>
    <w:p w14:paraId="788A9854" w14:textId="77777777" w:rsidR="00B7783E" w:rsidRPr="008043F7" w:rsidRDefault="00B7783E" w:rsidP="000D542C">
      <w:pPr>
        <w:keepNext/>
        <w:keepLines/>
      </w:pPr>
      <w:r w:rsidRPr="008043F7">
        <w:t xml:space="preserve">See </w:t>
      </w:r>
      <w:r>
        <w:t>Annex A</w:t>
      </w:r>
      <w:r w:rsidRPr="008043F7">
        <w:t xml:space="preserve"> for more </w:t>
      </w:r>
      <w:r>
        <w:t>example</w:t>
      </w:r>
      <w:r w:rsidRPr="008043F7">
        <w:t>s that use &lt;&lt;ProxyClass&gt;&gt;.</w:t>
      </w:r>
    </w:p>
    <w:p w14:paraId="7802C4E6" w14:textId="77777777" w:rsidR="00B7783E" w:rsidRPr="008043F7" w:rsidRDefault="00B7783E" w:rsidP="0074525B">
      <w:pPr>
        <w:pStyle w:val="Heading4"/>
        <w:numPr>
          <w:ilvl w:val="3"/>
          <w:numId w:val="11"/>
        </w:numPr>
        <w:tabs>
          <w:tab w:val="clear" w:pos="2880"/>
        </w:tabs>
      </w:pPr>
      <w:bookmarkStart w:id="561" w:name="_Toc303068591"/>
      <w:bookmarkStart w:id="562" w:name="_Ref305669559"/>
      <w:bookmarkStart w:id="563" w:name="_Toc311121700"/>
      <w:r>
        <w:t>Name style</w:t>
      </w:r>
      <w:bookmarkEnd w:id="561"/>
      <w:bookmarkEnd w:id="562"/>
      <w:bookmarkEnd w:id="563"/>
    </w:p>
    <w:p w14:paraId="1D48AB76" w14:textId="77777777" w:rsidR="00B7783E" w:rsidRPr="008043F7" w:rsidRDefault="00B7783E" w:rsidP="00A3557D">
      <w:r>
        <w:t xml:space="preserve">For &lt;&lt;ProxyClass&gt;&gt; name, use the same style as &lt;&lt;InformationObjectClass&gt;&gt; (see </w:t>
      </w:r>
      <w:r>
        <w:fldChar w:fldCharType="begin"/>
      </w:r>
      <w:r>
        <w:instrText xml:space="preserve"> REF _Ref305669577 \r \h </w:instrText>
      </w:r>
      <w:r>
        <w:fldChar w:fldCharType="separate"/>
      </w:r>
      <w:r>
        <w:t>5.3.2</w:t>
      </w:r>
      <w:r>
        <w:fldChar w:fldCharType="end"/>
      </w:r>
      <w:r>
        <w:t>).</w:t>
      </w:r>
    </w:p>
    <w:p w14:paraId="07E683BF" w14:textId="77777777" w:rsidR="00B7783E" w:rsidRDefault="00B7783E" w:rsidP="0074525B">
      <w:pPr>
        <w:pStyle w:val="Heading3"/>
        <w:numPr>
          <w:ilvl w:val="2"/>
          <w:numId w:val="11"/>
        </w:numPr>
        <w:tabs>
          <w:tab w:val="num" w:pos="2160"/>
        </w:tabs>
      </w:pPr>
      <w:bookmarkStart w:id="564" w:name="_Toc302918698"/>
      <w:bookmarkStart w:id="565" w:name="_Toc303068507"/>
      <w:bookmarkStart w:id="566" w:name="_Toc303068592"/>
      <w:bookmarkStart w:id="567" w:name="_Toc303068687"/>
      <w:bookmarkStart w:id="568" w:name="_Toc303068800"/>
      <w:bookmarkStart w:id="569" w:name="_Toc303068593"/>
      <w:bookmarkStart w:id="570" w:name="_Ref305669555"/>
      <w:bookmarkStart w:id="571" w:name="_Ref305669577"/>
      <w:bookmarkStart w:id="572" w:name="_Ref305670541"/>
      <w:bookmarkStart w:id="573" w:name="_Ref305671516"/>
      <w:bookmarkStart w:id="574" w:name="_Ref305671897"/>
      <w:bookmarkStart w:id="575" w:name="_Ref310940056"/>
      <w:bookmarkStart w:id="576" w:name="_Ref311007796"/>
      <w:bookmarkStart w:id="577" w:name="_Ref311007801"/>
      <w:bookmarkStart w:id="578" w:name="_Toc311121701"/>
      <w:bookmarkStart w:id="579" w:name="_Ref313612255"/>
      <w:bookmarkStart w:id="580" w:name="_Toc314595333"/>
      <w:bookmarkEnd w:id="564"/>
      <w:bookmarkEnd w:id="565"/>
      <w:bookmarkEnd w:id="566"/>
      <w:bookmarkEnd w:id="567"/>
      <w:bookmarkEnd w:id="568"/>
      <w:r w:rsidRPr="008043F7">
        <w:t>&lt;&lt;InformationObjectClass&gt;&gt;</w:t>
      </w:r>
      <w:bookmarkEnd w:id="569"/>
      <w:bookmarkEnd w:id="570"/>
      <w:bookmarkEnd w:id="571"/>
      <w:bookmarkEnd w:id="572"/>
      <w:bookmarkEnd w:id="573"/>
      <w:bookmarkEnd w:id="574"/>
      <w:bookmarkEnd w:id="575"/>
      <w:bookmarkEnd w:id="576"/>
      <w:bookmarkEnd w:id="577"/>
      <w:bookmarkEnd w:id="578"/>
      <w:bookmarkEnd w:id="579"/>
      <w:bookmarkEnd w:id="580"/>
    </w:p>
    <w:p w14:paraId="3158DA81" w14:textId="77777777" w:rsidR="00B7783E" w:rsidRDefault="00B7783E" w:rsidP="0074525B">
      <w:pPr>
        <w:pStyle w:val="Heading4"/>
        <w:numPr>
          <w:ilvl w:val="3"/>
          <w:numId w:val="11"/>
        </w:numPr>
        <w:tabs>
          <w:tab w:val="clear" w:pos="2880"/>
          <w:tab w:val="num" w:pos="2160"/>
        </w:tabs>
      </w:pPr>
      <w:bookmarkStart w:id="581" w:name="_Toc303068594"/>
      <w:bookmarkStart w:id="582" w:name="_Toc311121702"/>
      <w:r>
        <w:t>Description</w:t>
      </w:r>
      <w:bookmarkEnd w:id="581"/>
      <w:bookmarkEnd w:id="582"/>
    </w:p>
    <w:p w14:paraId="38C34F78" w14:textId="77777777" w:rsidR="00B7783E" w:rsidRPr="00FC3116" w:rsidRDefault="00B7783E"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14:paraId="37CC88CF" w14:textId="77777777" w:rsidR="00B7783E" w:rsidRDefault="00B7783E" w:rsidP="00D25B88">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14:paraId="3CA93B5A" w14:textId="77777777" w:rsidR="00B7783E" w:rsidRDefault="00B7783E" w:rsidP="00D25B88">
      <w:pPr>
        <w:rPr>
          <w:snapToGrid w:val="0"/>
        </w:rPr>
      </w:pPr>
      <w:r>
        <w:rPr>
          <w:snapToGrid w:val="0"/>
        </w:rPr>
        <w:t>This class can inherit from zero, one or multiple classes (multiple inheritances).</w:t>
      </w:r>
    </w:p>
    <w:p w14:paraId="4356B07B" w14:textId="77777777" w:rsidR="00B7783E" w:rsidRPr="00FC3116" w:rsidRDefault="00B7783E" w:rsidP="00D25B88">
      <w:pPr>
        <w:rPr>
          <w:snapToGrid w:val="0"/>
        </w:rPr>
      </w:pPr>
      <w:r>
        <w:rPr>
          <w:snapToGrid w:val="0"/>
        </w:rPr>
        <w:t xml:space="preserve">See more on UML </w:t>
      </w:r>
      <w:r w:rsidRPr="006C7EC1">
        <w:rPr>
          <w:i/>
          <w:snapToGrid w:val="0"/>
        </w:rPr>
        <w:t>class</w:t>
      </w:r>
      <w:r>
        <w:rPr>
          <w:snapToGrid w:val="0"/>
        </w:rPr>
        <w:t xml:space="preserve"> in 10.2.1 of </w:t>
      </w:r>
      <w:r>
        <w:t>[1]</w:t>
      </w:r>
      <w:r w:rsidRPr="008043F7">
        <w:t>.</w:t>
      </w:r>
    </w:p>
    <w:p w14:paraId="6FBD2EC8" w14:textId="77777777" w:rsidR="00B7783E" w:rsidRPr="008043F7" w:rsidRDefault="00B7783E" w:rsidP="0074525B">
      <w:pPr>
        <w:pStyle w:val="Heading4"/>
        <w:numPr>
          <w:ilvl w:val="3"/>
          <w:numId w:val="11"/>
        </w:numPr>
        <w:tabs>
          <w:tab w:val="clear" w:pos="2880"/>
        </w:tabs>
      </w:pPr>
      <w:bookmarkStart w:id="583" w:name="_Toc303068595"/>
      <w:bookmarkStart w:id="584" w:name="_Toc311121703"/>
      <w:r>
        <w:t>Example</w:t>
      </w:r>
      <w:bookmarkEnd w:id="583"/>
      <w:bookmarkEnd w:id="584"/>
    </w:p>
    <w:p w14:paraId="47B88F2A" w14:textId="77777777" w:rsidR="00B7783E" w:rsidRPr="008043F7" w:rsidRDefault="00B7783E"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14:paraId="0E59164D" w14:textId="77777777" w:rsidR="00B7783E" w:rsidRDefault="00E761A4" w:rsidP="00D25B88">
      <w:pPr>
        <w:pStyle w:val="TH"/>
      </w:pPr>
      <w:r>
        <w:pict w14:anchorId="086B3207">
          <v:shape id="_x0000_i1043" type="#_x0000_t75" style="width:143.35pt;height:49.1pt">
            <v:imagedata r:id="rId26" o:title=""/>
          </v:shape>
        </w:pict>
      </w:r>
    </w:p>
    <w:p w14:paraId="0AB94BDC" w14:textId="77777777" w:rsidR="00B7783E" w:rsidRDefault="00B7783E" w:rsidP="006C7EC1">
      <w:pPr>
        <w:pStyle w:val="Caption"/>
        <w:jc w:val="center"/>
      </w:pPr>
      <w:bookmarkStart w:id="585" w:name="_Toc314595366"/>
      <w:r>
        <w:t xml:space="preserve">Figure </w:t>
      </w:r>
      <w:r w:rsidR="0074525B">
        <w:fldChar w:fldCharType="begin"/>
      </w:r>
      <w:r w:rsidR="0074525B">
        <w:instrText xml:space="preserve"> SEQ Figure \* ARABIC </w:instrText>
      </w:r>
      <w:r w:rsidR="0074525B">
        <w:fldChar w:fldCharType="separate"/>
      </w:r>
      <w:r>
        <w:rPr>
          <w:noProof/>
        </w:rPr>
        <w:t>14</w:t>
      </w:r>
      <w:r w:rsidR="0074525B">
        <w:rPr>
          <w:noProof/>
        </w:rPr>
        <w:fldChar w:fldCharType="end"/>
      </w:r>
      <w:r>
        <w:t xml:space="preserve">: </w:t>
      </w:r>
      <w:r w:rsidRPr="008E3F81">
        <w:t>&lt;&lt;InformationObjectClass&gt;&gt; notation</w:t>
      </w:r>
      <w:bookmarkEnd w:id="585"/>
    </w:p>
    <w:p w14:paraId="01A00022" w14:textId="77777777" w:rsidR="00B7783E" w:rsidRDefault="00B7783E" w:rsidP="00D96C83">
      <w:pPr>
        <w:pStyle w:val="ListBullet"/>
        <w:numPr>
          <w:ilvl w:val="0"/>
          <w:numId w:val="0"/>
        </w:numPr>
      </w:pPr>
      <w:r>
        <w:t xml:space="preserve">The following table captures the properties of this modelled element. </w:t>
      </w:r>
    </w:p>
    <w:p w14:paraId="7231B738" w14:textId="77777777" w:rsidR="00B7783E" w:rsidRDefault="00B7783E" w:rsidP="002B1EBC">
      <w:pPr>
        <w:pStyle w:val="Caption"/>
        <w:rPr>
          <w:b w:val="0"/>
          <w:bCs w:val="0"/>
          <w:i/>
          <w:iCs/>
        </w:rPr>
      </w:pPr>
      <w:bookmarkStart w:id="586" w:name="_Toc314595382"/>
      <w:r w:rsidRPr="00782B57">
        <w:rPr>
          <w:i/>
        </w:rPr>
        <w:t xml:space="preserve">Table </w:t>
      </w:r>
      <w:r w:rsidRPr="002B1EBC">
        <w:rPr>
          <w:i/>
        </w:rPr>
        <w:fldChar w:fldCharType="begin"/>
      </w:r>
      <w:r w:rsidRPr="002B1EBC">
        <w:rPr>
          <w:i/>
        </w:rPr>
        <w:instrText xml:space="preserve"> SEQ Table </w:instrText>
      </w:r>
      <w:r w:rsidRPr="00003C76">
        <w:rPr>
          <w:i/>
        </w:rPr>
        <w:instrText>\</w:instrText>
      </w:r>
      <w:r w:rsidRPr="002B1EBC">
        <w:rPr>
          <w:i/>
        </w:rPr>
        <w:instrText xml:space="preserve">* ARABIC </w:instrText>
      </w:r>
      <w:r w:rsidRPr="002B1EBC">
        <w:rPr>
          <w:i/>
        </w:rPr>
        <w:fldChar w:fldCharType="separate"/>
      </w:r>
      <w:r>
        <w:rPr>
          <w:i/>
          <w:noProof/>
        </w:rPr>
        <w:t>3</w:t>
      </w:r>
      <w:r w:rsidRPr="002B1EBC">
        <w:rPr>
          <w:i/>
        </w:rPr>
        <w:fldChar w:fldCharType="end"/>
      </w:r>
      <w:r w:rsidRPr="00782B57">
        <w:rPr>
          <w:i/>
        </w:rPr>
        <w:t xml:space="preserve">: </w:t>
      </w:r>
      <w:r w:rsidRPr="00782B57">
        <w:rPr>
          <w:rFonts w:ascii="Arial" w:hAnsi="Arial" w:cs="Arial"/>
          <w:i/>
        </w:rPr>
        <w:t>&lt;&lt;</w:t>
      </w:r>
      <w:r w:rsidRPr="002B1EBC">
        <w:rPr>
          <w:rFonts w:ascii="Courier New" w:hAnsi="Courier New" w:cs="Courier New"/>
          <w:i/>
        </w:rPr>
        <w:t>InformationObjectClass</w:t>
      </w:r>
      <w:r w:rsidRPr="00782B57">
        <w:rPr>
          <w:rFonts w:ascii="Arial" w:hAnsi="Arial" w:cs="Arial"/>
          <w:i/>
        </w:rPr>
        <w:t>&gt;&gt;</w:t>
      </w:r>
      <w:r w:rsidRPr="002B1EBC">
        <w:rPr>
          <w:rFonts w:ascii="Arial" w:hAnsi="Arial" w:cs="Arial"/>
          <w:i/>
        </w:rPr>
        <w:t xml:space="preserve"> </w:t>
      </w:r>
      <w:r w:rsidRPr="00782B57">
        <w:rPr>
          <w:i/>
        </w:rPr>
        <w:t>properties</w:t>
      </w:r>
      <w:bookmarkEnd w:id="586"/>
    </w:p>
    <w:tbl>
      <w:tblPr>
        <w:tblW w:w="0" w:type="auto"/>
        <w:tblLayout w:type="fixed"/>
        <w:tblLook w:val="01E0" w:firstRow="1" w:lastRow="1" w:firstColumn="1" w:lastColumn="1" w:noHBand="0" w:noVBand="0"/>
      </w:tblPr>
      <w:tblGrid>
        <w:gridCol w:w="1560"/>
        <w:gridCol w:w="5811"/>
        <w:gridCol w:w="2127"/>
      </w:tblGrid>
      <w:tr w:rsidR="00B7783E" w:rsidRPr="00C05B63" w14:paraId="4E5BA53A" w14:textId="77777777" w:rsidTr="004E1963">
        <w:tc>
          <w:tcPr>
            <w:tcW w:w="1560" w:type="dxa"/>
            <w:shd w:val="clear" w:color="auto" w:fill="CCCCCC"/>
          </w:tcPr>
          <w:p w14:paraId="784ED940" w14:textId="77777777" w:rsidR="00B7783E" w:rsidRPr="00C05B63" w:rsidRDefault="00B7783E" w:rsidP="00D96C83">
            <w:pPr>
              <w:spacing w:before="120"/>
              <w:rPr>
                <w:b/>
              </w:rPr>
            </w:pPr>
            <w:r w:rsidRPr="00C05B63">
              <w:rPr>
                <w:b/>
              </w:rPr>
              <w:t>Property name</w:t>
            </w:r>
          </w:p>
        </w:tc>
        <w:tc>
          <w:tcPr>
            <w:tcW w:w="5811" w:type="dxa"/>
            <w:shd w:val="clear" w:color="auto" w:fill="CCCCCC"/>
          </w:tcPr>
          <w:p w14:paraId="03F16603" w14:textId="77777777" w:rsidR="00B7783E" w:rsidRPr="00C05B63" w:rsidRDefault="00B7783E" w:rsidP="00D96C83">
            <w:pPr>
              <w:spacing w:before="120"/>
              <w:rPr>
                <w:b/>
              </w:rPr>
            </w:pPr>
            <w:r w:rsidRPr="00C05B63">
              <w:rPr>
                <w:b/>
              </w:rPr>
              <w:t>Description</w:t>
            </w:r>
          </w:p>
        </w:tc>
        <w:tc>
          <w:tcPr>
            <w:tcW w:w="2127" w:type="dxa"/>
            <w:shd w:val="clear" w:color="auto" w:fill="CCCCCC"/>
          </w:tcPr>
          <w:p w14:paraId="5EE33B02" w14:textId="77777777" w:rsidR="00B7783E" w:rsidRPr="00C05B63" w:rsidRDefault="00B7783E" w:rsidP="00D96C83">
            <w:pPr>
              <w:spacing w:before="120"/>
              <w:rPr>
                <w:b/>
              </w:rPr>
            </w:pPr>
            <w:r w:rsidRPr="00C05B63">
              <w:rPr>
                <w:b/>
              </w:rPr>
              <w:t>Legal values</w:t>
            </w:r>
          </w:p>
        </w:tc>
      </w:tr>
      <w:tr w:rsidR="00B7783E" w14:paraId="6E369545" w14:textId="77777777" w:rsidTr="005E3F1C">
        <w:tc>
          <w:tcPr>
            <w:tcW w:w="1560" w:type="dxa"/>
          </w:tcPr>
          <w:p w14:paraId="2CDE7252" w14:textId="77777777" w:rsidR="00B7783E" w:rsidRDefault="00B7783E" w:rsidP="002B1EBC">
            <w:pPr>
              <w:spacing w:before="120" w:after="0"/>
            </w:pPr>
            <w:r>
              <w:t>documentation</w:t>
            </w:r>
          </w:p>
        </w:tc>
        <w:tc>
          <w:tcPr>
            <w:tcW w:w="5811" w:type="dxa"/>
          </w:tcPr>
          <w:p w14:paraId="6CD47BDE" w14:textId="4FDCA566" w:rsidR="00B7783E" w:rsidRDefault="00B7783E" w:rsidP="002B1EBC">
            <w:pPr>
              <w:spacing w:before="120" w:after="0"/>
            </w:pPr>
            <w:r>
              <w:t>Contain</w:t>
            </w:r>
            <w:r w:rsidR="00E3484E">
              <w:t>s</w:t>
            </w:r>
            <w:r>
              <w:t xml:space="preserve"> a textual description of this modelled element.</w:t>
            </w:r>
            <w:r>
              <w:br/>
              <w:t>Should refer (to enable traceability) to a specific requirement.</w:t>
            </w:r>
          </w:p>
        </w:tc>
        <w:tc>
          <w:tcPr>
            <w:tcW w:w="2127" w:type="dxa"/>
          </w:tcPr>
          <w:p w14:paraId="2EA0E9D0" w14:textId="77777777" w:rsidR="00B7783E" w:rsidRDefault="00B7783E" w:rsidP="002B1EBC">
            <w:pPr>
              <w:spacing w:before="120" w:after="0"/>
            </w:pPr>
            <w:r>
              <w:t>Any</w:t>
            </w:r>
          </w:p>
        </w:tc>
      </w:tr>
      <w:tr w:rsidR="00B7783E" w14:paraId="74B79FBA" w14:textId="77777777" w:rsidTr="005E3F1C">
        <w:tc>
          <w:tcPr>
            <w:tcW w:w="1560" w:type="dxa"/>
          </w:tcPr>
          <w:p w14:paraId="3F09678F" w14:textId="77777777" w:rsidR="00B7783E" w:rsidRDefault="00B7783E" w:rsidP="002B1EBC">
            <w:pPr>
              <w:spacing w:before="120" w:after="0"/>
            </w:pPr>
            <w:r>
              <w:t>abstract</w:t>
            </w:r>
          </w:p>
        </w:tc>
        <w:tc>
          <w:tcPr>
            <w:tcW w:w="5811" w:type="dxa"/>
          </w:tcPr>
          <w:p w14:paraId="66D6BD93" w14:textId="4C7B4AB1" w:rsidR="00B7783E" w:rsidRDefault="00B7783E" w:rsidP="002B1EBC">
            <w:pPr>
              <w:spacing w:before="120" w:after="0"/>
            </w:pPr>
            <w:r>
              <w:t>Indicate</w:t>
            </w:r>
            <w:r w:rsidR="00E3484E">
              <w:t>s</w:t>
            </w:r>
            <w:r>
              <w:t xml:space="preserve"> if the class can be instantiated or is just used for inheritance</w:t>
            </w:r>
            <w:r w:rsidR="00E3484E">
              <w:t>.</w:t>
            </w:r>
          </w:p>
        </w:tc>
        <w:tc>
          <w:tcPr>
            <w:tcW w:w="2127" w:type="dxa"/>
          </w:tcPr>
          <w:p w14:paraId="5733AE6E" w14:textId="77777777" w:rsidR="00B7783E" w:rsidRDefault="00B7783E" w:rsidP="002B1EBC">
            <w:pPr>
              <w:spacing w:before="120" w:after="0"/>
            </w:pPr>
            <w:r>
              <w:t>True, False (default)</w:t>
            </w:r>
          </w:p>
        </w:tc>
      </w:tr>
      <w:tr w:rsidR="00B7783E" w14:paraId="3EACB437" w14:textId="77777777" w:rsidTr="005E3F1C">
        <w:tc>
          <w:tcPr>
            <w:tcW w:w="1560" w:type="dxa"/>
          </w:tcPr>
          <w:p w14:paraId="4377A6BE" w14:textId="77777777" w:rsidR="00B7783E" w:rsidRDefault="00B7783E" w:rsidP="002B1EBC">
            <w:pPr>
              <w:spacing w:before="120" w:after="0"/>
            </w:pPr>
            <w:r>
              <w:t>notifications</w:t>
            </w:r>
          </w:p>
        </w:tc>
        <w:tc>
          <w:tcPr>
            <w:tcW w:w="5811" w:type="dxa"/>
          </w:tcPr>
          <w:p w14:paraId="6044B0BF" w14:textId="4316605B" w:rsidR="00B7783E" w:rsidRDefault="00E3484E" w:rsidP="002B1EBC">
            <w:pPr>
              <w:spacing w:before="120" w:after="0"/>
            </w:pPr>
            <w:r>
              <w:t>Identifies</w:t>
            </w:r>
            <w:r w:rsidR="00B7783E">
              <w:t xml:space="preserve"> the list of the supported notifications</w:t>
            </w:r>
            <w:r>
              <w:t>.</w:t>
            </w:r>
          </w:p>
        </w:tc>
        <w:tc>
          <w:tcPr>
            <w:tcW w:w="2127" w:type="dxa"/>
          </w:tcPr>
          <w:p w14:paraId="463D748A" w14:textId="30ED34A7" w:rsidR="00B7783E" w:rsidRDefault="00B7783E" w:rsidP="002B1EBC">
            <w:pPr>
              <w:spacing w:before="120" w:after="0"/>
            </w:pPr>
            <w:r>
              <w:t>List of names of notification</w:t>
            </w:r>
          </w:p>
        </w:tc>
      </w:tr>
      <w:tr w:rsidR="00B7783E" w14:paraId="713A8593" w14:textId="77777777" w:rsidTr="005E3F1C">
        <w:tc>
          <w:tcPr>
            <w:tcW w:w="1560" w:type="dxa"/>
          </w:tcPr>
          <w:p w14:paraId="028A72E8" w14:textId="77777777" w:rsidR="00B7783E" w:rsidRDefault="00B7783E" w:rsidP="002B1EBC">
            <w:pPr>
              <w:spacing w:before="120" w:after="0"/>
            </w:pPr>
            <w:r>
              <w:t>supportQualifier</w:t>
            </w:r>
          </w:p>
        </w:tc>
        <w:tc>
          <w:tcPr>
            <w:tcW w:w="5811" w:type="dxa"/>
          </w:tcPr>
          <w:p w14:paraId="1466E85B" w14:textId="284D933D" w:rsidR="00B7783E" w:rsidRDefault="00E3484E" w:rsidP="002B1EBC">
            <w:pPr>
              <w:spacing w:before="120" w:after="0"/>
            </w:pPr>
            <w:r>
              <w:t>Identifies</w:t>
            </w:r>
            <w:r w:rsidR="00B7783E">
              <w:t xml:space="preserve"> the required support of the object class. See also section </w:t>
            </w:r>
            <w:r w:rsidR="00B7783E">
              <w:fldChar w:fldCharType="begin"/>
            </w:r>
            <w:r w:rsidR="00B7783E">
              <w:instrText xml:space="preserve"> REF _Ref310867301 \r \h </w:instrText>
            </w:r>
            <w:r w:rsidR="00B7783E">
              <w:fldChar w:fldCharType="separate"/>
            </w:r>
            <w:r w:rsidR="00B7783E">
              <w:t>6</w:t>
            </w:r>
            <w:r w:rsidR="00B7783E">
              <w:fldChar w:fldCharType="end"/>
            </w:r>
            <w:r w:rsidR="00B7783E">
              <w:t>.</w:t>
            </w:r>
          </w:p>
        </w:tc>
        <w:tc>
          <w:tcPr>
            <w:tcW w:w="2127" w:type="dxa"/>
          </w:tcPr>
          <w:p w14:paraId="4AEC95C5" w14:textId="77777777" w:rsidR="00B7783E" w:rsidRDefault="00B7783E" w:rsidP="002B1EBC">
            <w:pPr>
              <w:spacing w:before="120" w:after="0"/>
            </w:pPr>
            <w:r>
              <w:t>M, O (default), CM, CO, C</w:t>
            </w:r>
          </w:p>
        </w:tc>
      </w:tr>
    </w:tbl>
    <w:p w14:paraId="6D233E87" w14:textId="77777777" w:rsidR="00B7783E" w:rsidRDefault="00B7783E" w:rsidP="002B1EBC">
      <w:pPr>
        <w:rPr>
          <w:b/>
          <w:bCs/>
        </w:rPr>
      </w:pPr>
    </w:p>
    <w:p w14:paraId="7C22B10F" w14:textId="77777777" w:rsidR="00B7783E" w:rsidRPr="008043F7" w:rsidRDefault="00B7783E" w:rsidP="0074525B">
      <w:pPr>
        <w:pStyle w:val="Heading4"/>
        <w:numPr>
          <w:ilvl w:val="3"/>
          <w:numId w:val="11"/>
        </w:numPr>
        <w:tabs>
          <w:tab w:val="clear" w:pos="2880"/>
        </w:tabs>
      </w:pPr>
      <w:bookmarkStart w:id="587" w:name="_Toc303068596"/>
      <w:bookmarkStart w:id="588" w:name="_Toc311121704"/>
      <w:r>
        <w:lastRenderedPageBreak/>
        <w:t>Name style</w:t>
      </w:r>
      <w:bookmarkEnd w:id="587"/>
      <w:bookmarkEnd w:id="588"/>
    </w:p>
    <w:p w14:paraId="59EF7B91" w14:textId="77777777" w:rsidR="00B7783E" w:rsidRDefault="00B7783E" w:rsidP="00D25B88">
      <w:r>
        <w:t xml:space="preserve">The name shall use UCC style. The name cannot end with an underscore if it is not an abstract class. The name must end with an underscore if it is an abstract class. </w:t>
      </w:r>
    </w:p>
    <w:p w14:paraId="536451E6" w14:textId="77777777" w:rsidR="00B7783E" w:rsidRDefault="00B7783E" w:rsidP="00D25B88">
      <w:r>
        <w:t>WKA is treated as a word if used in a name. However, WKA shall be used as is (its letter case cannot be changed) except when it is the first word of the name; and if so, its first letter must be in upper case.</w:t>
      </w:r>
    </w:p>
    <w:p w14:paraId="4AA6D7CB" w14:textId="77777777" w:rsidR="00B7783E" w:rsidRPr="007444C0" w:rsidRDefault="00B7783E" w:rsidP="00D25B88">
      <w:r>
        <w:t xml:space="preserve">Embedded underscore is not allowed except the name is for an Association class (see </w:t>
      </w:r>
      <w:r>
        <w:fldChar w:fldCharType="begin"/>
      </w:r>
      <w:r>
        <w:instrText xml:space="preserve"> REF _Ref310869243 \r \h </w:instrText>
      </w:r>
      <w:r>
        <w:fldChar w:fldCharType="separate"/>
      </w:r>
      <w:r>
        <w:t>5.4.1</w:t>
      </w:r>
      <w:r>
        <w:fldChar w:fldCharType="end"/>
      </w:r>
      <w:r>
        <w:t>.)</w:t>
      </w:r>
    </w:p>
    <w:p w14:paraId="7DB16E85" w14:textId="77777777" w:rsidR="00B7783E" w:rsidRDefault="00B7783E" w:rsidP="0074525B">
      <w:pPr>
        <w:pStyle w:val="Heading3"/>
        <w:numPr>
          <w:ilvl w:val="2"/>
          <w:numId w:val="11"/>
        </w:numPr>
      </w:pPr>
      <w:bookmarkStart w:id="589" w:name="_Toc303068597"/>
      <w:bookmarkStart w:id="590" w:name="_Ref305596228"/>
      <w:bookmarkStart w:id="591" w:name="_Toc311121705"/>
      <w:bookmarkStart w:id="592" w:name="_Ref313533442"/>
      <w:bookmarkStart w:id="593" w:name="_Toc314595334"/>
      <w:r w:rsidRPr="008043F7">
        <w:t>&lt;&lt;names&gt;&gt;</w:t>
      </w:r>
      <w:bookmarkEnd w:id="589"/>
      <w:bookmarkEnd w:id="590"/>
      <w:bookmarkEnd w:id="591"/>
      <w:bookmarkEnd w:id="592"/>
      <w:bookmarkEnd w:id="593"/>
    </w:p>
    <w:p w14:paraId="1AE9D41D" w14:textId="77777777" w:rsidR="00B7783E" w:rsidRDefault="00B7783E" w:rsidP="0074525B">
      <w:pPr>
        <w:pStyle w:val="Heading4"/>
        <w:numPr>
          <w:ilvl w:val="3"/>
          <w:numId w:val="11"/>
        </w:numPr>
        <w:tabs>
          <w:tab w:val="clear" w:pos="2880"/>
        </w:tabs>
      </w:pPr>
      <w:bookmarkStart w:id="594" w:name="_Toc303068598"/>
      <w:bookmarkStart w:id="595" w:name="_Toc311121706"/>
      <w:r>
        <w:t>Description</w:t>
      </w:r>
      <w:bookmarkEnd w:id="594"/>
      <w:bookmarkEnd w:id="595"/>
    </w:p>
    <w:p w14:paraId="177B1050" w14:textId="77777777" w:rsidR="00B7783E" w:rsidRDefault="00B7783E" w:rsidP="00D25B88">
      <w:r w:rsidRPr="008043F7">
        <w:t>It specifies a unidirectional composition. 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p>
    <w:p w14:paraId="672D943E" w14:textId="77777777" w:rsidR="00B7783E" w:rsidRDefault="00B7783E"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p>
    <w:p w14:paraId="5A9CFDCA" w14:textId="77777777" w:rsidR="00B7783E" w:rsidRPr="008043F7" w:rsidRDefault="00B7783E" w:rsidP="00D25B88">
      <w:r>
        <w:t>The c</w:t>
      </w:r>
      <w:r w:rsidRPr="008043F7">
        <w:t xml:space="preserve">omposition </w:t>
      </w:r>
      <w:r>
        <w:t xml:space="preserve">aggregation association relationship is </w:t>
      </w:r>
      <w:r w:rsidRPr="008043F7">
        <w:t>used as the act of name containment provid</w:t>
      </w:r>
      <w:r>
        <w:t>ing</w:t>
      </w:r>
      <w:r w:rsidRPr="008043F7">
        <w:t xml:space="preserve">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14:paraId="53C12478" w14:textId="77777777" w:rsidR="00B7783E" w:rsidRPr="0036308A" w:rsidRDefault="00B7783E"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p>
    <w:p w14:paraId="33A0F3A0" w14:textId="77777777" w:rsidR="00B7783E" w:rsidRPr="0036308A" w:rsidRDefault="00B7783E" w:rsidP="0074525B">
      <w:pPr>
        <w:pStyle w:val="Heading4"/>
        <w:numPr>
          <w:ilvl w:val="3"/>
          <w:numId w:val="11"/>
        </w:numPr>
        <w:tabs>
          <w:tab w:val="clear" w:pos="2880"/>
        </w:tabs>
      </w:pPr>
      <w:bookmarkStart w:id="596" w:name="_Toc303068599"/>
      <w:bookmarkStart w:id="597" w:name="_Toc311121707"/>
      <w:r>
        <w:t>Example</w:t>
      </w:r>
      <w:bookmarkEnd w:id="596"/>
      <w:bookmarkEnd w:id="597"/>
    </w:p>
    <w:p w14:paraId="40AF0768" w14:textId="77777777" w:rsidR="00B7783E" w:rsidRDefault="00B7783E"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p>
    <w:p w14:paraId="15BC0929" w14:textId="77777777" w:rsidR="00B7783E" w:rsidRPr="008043F7" w:rsidRDefault="00E761A4" w:rsidP="008E4E6B">
      <w:r>
        <w:pict w14:anchorId="136AFC3B">
          <v:shape id="_x0000_i1044" type="#_x0000_t75" style="width:416.3pt;height:47.8pt">
            <v:imagedata r:id="rId27" o:title=""/>
          </v:shape>
        </w:pict>
      </w:r>
    </w:p>
    <w:p w14:paraId="69B81E58" w14:textId="77777777" w:rsidR="00B7783E" w:rsidRDefault="00B7783E" w:rsidP="006C7EC1">
      <w:pPr>
        <w:pStyle w:val="Caption"/>
        <w:jc w:val="center"/>
        <w:rPr>
          <w:bCs w:val="0"/>
        </w:rPr>
      </w:pPr>
      <w:bookmarkStart w:id="598" w:name="_Toc314595367"/>
      <w:r>
        <w:t xml:space="preserve">Figure </w:t>
      </w:r>
      <w:r w:rsidR="0074525B">
        <w:fldChar w:fldCharType="begin"/>
      </w:r>
      <w:r w:rsidR="0074525B">
        <w:instrText xml:space="preserve"> SEQ Figure \* ARABIC </w:instrText>
      </w:r>
      <w:r w:rsidR="0074525B">
        <w:fldChar w:fldCharType="separate"/>
      </w:r>
      <w:r>
        <w:rPr>
          <w:noProof/>
        </w:rPr>
        <w:t>15</w:t>
      </w:r>
      <w:r w:rsidR="0074525B">
        <w:rPr>
          <w:noProof/>
        </w:rPr>
        <w:fldChar w:fldCharType="end"/>
      </w:r>
      <w:r>
        <w:t xml:space="preserve">: </w:t>
      </w:r>
      <w:r w:rsidRPr="00526F81">
        <w:t>&lt;&lt;names&gt;&gt; notation</w:t>
      </w:r>
      <w:bookmarkEnd w:id="598"/>
    </w:p>
    <w:p w14:paraId="5770F580" w14:textId="77777777" w:rsidR="00B7783E" w:rsidRPr="008043F7" w:rsidRDefault="00B7783E" w:rsidP="0074525B">
      <w:pPr>
        <w:pStyle w:val="Heading4"/>
        <w:numPr>
          <w:ilvl w:val="3"/>
          <w:numId w:val="11"/>
        </w:numPr>
        <w:tabs>
          <w:tab w:val="clear" w:pos="2880"/>
        </w:tabs>
      </w:pPr>
      <w:bookmarkStart w:id="599" w:name="_Toc303068600"/>
      <w:bookmarkStart w:id="600" w:name="_Toc311121708"/>
      <w:r>
        <w:t>Name style</w:t>
      </w:r>
      <w:bookmarkEnd w:id="599"/>
      <w:bookmarkEnd w:id="600"/>
    </w:p>
    <w:p w14:paraId="2387200B" w14:textId="77777777" w:rsidR="00B7783E" w:rsidRDefault="00B7783E" w:rsidP="00156B82">
      <w:r>
        <w:t>It has no name so there is no name style.</w:t>
      </w:r>
    </w:p>
    <w:p w14:paraId="11E51918" w14:textId="77777777" w:rsidR="00B7783E" w:rsidRDefault="00B7783E" w:rsidP="0074525B">
      <w:pPr>
        <w:pStyle w:val="Heading3"/>
        <w:numPr>
          <w:ilvl w:val="2"/>
          <w:numId w:val="11"/>
        </w:numPr>
      </w:pPr>
      <w:bookmarkStart w:id="601" w:name="_Toc303068601"/>
      <w:bookmarkStart w:id="602" w:name="_Ref305596378"/>
      <w:bookmarkStart w:id="603" w:name="_Ref305671447"/>
      <w:bookmarkStart w:id="604" w:name="_Ref308537250"/>
      <w:bookmarkStart w:id="605" w:name="_Ref308537279"/>
      <w:bookmarkStart w:id="606" w:name="_Ref310868142"/>
      <w:bookmarkStart w:id="607" w:name="_Toc311121709"/>
      <w:bookmarkStart w:id="608" w:name="_Toc314595335"/>
      <w:r>
        <w:t>&lt;&lt;dataType&gt;&gt;</w:t>
      </w:r>
      <w:bookmarkEnd w:id="601"/>
      <w:bookmarkEnd w:id="602"/>
      <w:bookmarkEnd w:id="603"/>
      <w:bookmarkEnd w:id="604"/>
      <w:bookmarkEnd w:id="605"/>
      <w:bookmarkEnd w:id="606"/>
      <w:bookmarkEnd w:id="607"/>
      <w:bookmarkEnd w:id="608"/>
    </w:p>
    <w:p w14:paraId="1D00720E" w14:textId="77777777" w:rsidR="00B7783E" w:rsidRDefault="00B7783E" w:rsidP="0074525B">
      <w:pPr>
        <w:pStyle w:val="Heading4"/>
        <w:numPr>
          <w:ilvl w:val="3"/>
          <w:numId w:val="11"/>
        </w:numPr>
        <w:tabs>
          <w:tab w:val="clear" w:pos="2880"/>
        </w:tabs>
      </w:pPr>
      <w:bookmarkStart w:id="609" w:name="_Toc303068602"/>
      <w:bookmarkStart w:id="610" w:name="_Toc311121710"/>
      <w:r>
        <w:t>Description</w:t>
      </w:r>
      <w:bookmarkEnd w:id="609"/>
      <w:bookmarkEnd w:id="610"/>
    </w:p>
    <w:p w14:paraId="35244FBD" w14:textId="77777777" w:rsidR="00B7783E" w:rsidRDefault="00B7783E" w:rsidP="002F4E55">
      <w:r>
        <w:t>It represents the general notion of being a data type (i.e. a type whose instances are identified only by their values) whose definition is defined by user (e.g. specification authors).</w:t>
      </w:r>
    </w:p>
    <w:p w14:paraId="4D13D888" w14:textId="77777777" w:rsidR="00B7783E" w:rsidRDefault="00B7783E" w:rsidP="002F4E55">
      <w:r>
        <w:t>This repertoire uses two kinds of data types: predefined data types and user-defined data types. The former is defined in sub</w:t>
      </w:r>
      <w:r>
        <w:rPr>
          <w:lang w:val="en-CA"/>
        </w:rPr>
        <w:noBreakHyphen/>
      </w:r>
      <w:r>
        <w:t xml:space="preserve">clause </w:t>
      </w:r>
      <w:r>
        <w:fldChar w:fldCharType="begin"/>
      </w:r>
      <w:r>
        <w:instrText xml:space="preserve"> REF _Ref305670221 \r \h </w:instrText>
      </w:r>
      <w:r>
        <w:fldChar w:fldCharType="separate"/>
      </w:r>
      <w:r>
        <w:t>5.4.3</w:t>
      </w:r>
      <w:r>
        <w:fldChar w:fldCharType="end"/>
      </w:r>
      <w:r>
        <w:t>. The latter is defined by the specifications authors using this &lt;&lt;dataType&gt;&gt; model element.</w:t>
      </w:r>
    </w:p>
    <w:p w14:paraId="0D66AF34" w14:textId="77777777" w:rsidR="00B7783E" w:rsidRDefault="00B7783E" w:rsidP="004F415C">
      <w:r>
        <w:t xml:space="preserve">The user-defined data </w:t>
      </w:r>
      <w:proofErr w:type="gramStart"/>
      <w:r>
        <w:t>types supports</w:t>
      </w:r>
      <w:proofErr w:type="gramEnd"/>
      <w:r>
        <w:t xml:space="preserve"> the modelling of structured data types (see &lt;&lt;dataType&gt;&gt; notations in </w:t>
      </w:r>
      <w:r>
        <w:fldChar w:fldCharType="begin"/>
      </w:r>
      <w:r>
        <w:instrText xml:space="preserve"> REF _Ref305670258 \r \h </w:instrText>
      </w:r>
      <w:r>
        <w:fldChar w:fldCharType="separate"/>
      </w:r>
      <w:r>
        <w:t>5.3.4.2</w:t>
      </w:r>
      <w:r>
        <w:fldChar w:fldCharType="end"/>
      </w:r>
      <w:r>
        <w:t xml:space="preserve">). When user-defined or predefined data type is used to apply type information to a class attribute (see </w:t>
      </w:r>
      <w:r>
        <w:fldChar w:fldCharType="begin"/>
      </w:r>
      <w:r>
        <w:instrText xml:space="preserve"> REF _Ref305670301 \r \h </w:instrText>
      </w:r>
      <w:r>
        <w:fldChar w:fldCharType="separate"/>
      </w:r>
      <w:r>
        <w:t>5.2.1</w:t>
      </w:r>
      <w:r>
        <w:fldChar w:fldCharType="end"/>
      </w:r>
      <w:r>
        <w:t xml:space="preserve">), the data type name is shown along with the class attribute. See user example of &lt;&lt;dataType&gt;&gt; in </w:t>
      </w:r>
      <w:r>
        <w:fldChar w:fldCharType="begin"/>
      </w:r>
      <w:r>
        <w:instrText xml:space="preserve"> REF _Ref305670258 \r \h </w:instrText>
      </w:r>
      <w:r>
        <w:fldChar w:fldCharType="separate"/>
      </w:r>
      <w:r>
        <w:t>5.3.4.2</w:t>
      </w:r>
      <w:r>
        <w:fldChar w:fldCharType="end"/>
      </w:r>
      <w:r>
        <w:t>.</w:t>
      </w:r>
    </w:p>
    <w:p w14:paraId="375C108B" w14:textId="77777777" w:rsidR="00B7783E" w:rsidRDefault="00B7783E" w:rsidP="0074525B">
      <w:pPr>
        <w:pStyle w:val="Heading4"/>
        <w:numPr>
          <w:ilvl w:val="3"/>
          <w:numId w:val="11"/>
        </w:numPr>
        <w:tabs>
          <w:tab w:val="clear" w:pos="2880"/>
        </w:tabs>
      </w:pPr>
      <w:bookmarkStart w:id="611" w:name="_Toc303068603"/>
      <w:bookmarkStart w:id="612" w:name="_Ref305670258"/>
      <w:bookmarkStart w:id="613" w:name="_Toc311121711"/>
      <w:r>
        <w:t>Example</w:t>
      </w:r>
      <w:bookmarkEnd w:id="611"/>
      <w:bookmarkEnd w:id="612"/>
      <w:bookmarkEnd w:id="613"/>
    </w:p>
    <w:p w14:paraId="61F3763E" w14:textId="77777777" w:rsidR="00B7783E" w:rsidRPr="002B1EBC" w:rsidRDefault="00B7783E" w:rsidP="00536092">
      <w:pPr>
        <w:keepNext/>
        <w:rPr>
          <w:rFonts w:ascii="Courier New" w:hAnsi="Courier New" w:cs="Courier New"/>
        </w:rPr>
      </w:pPr>
      <w:r>
        <w:t xml:space="preserve">The following examples are two user-defined data types. The </w:t>
      </w:r>
      <w:proofErr w:type="gramStart"/>
      <w:r>
        <w:t>left-most</w:t>
      </w:r>
      <w:proofErr w:type="gramEnd"/>
      <w:r>
        <w:t xml:space="preserve"> is named </w:t>
      </w:r>
      <w:r>
        <w:rPr>
          <w:rFonts w:ascii="Courier New" w:hAnsi="Courier New" w:cs="Courier New"/>
        </w:rPr>
        <w:t>Plmn</w:t>
      </w:r>
      <w:r w:rsidRPr="006C7EC1">
        <w:rPr>
          <w:rFonts w:ascii="Courier New" w:hAnsi="Courier New" w:cs="Courier New"/>
        </w:rPr>
        <w:t>Id</w:t>
      </w:r>
      <w:r>
        <w:t xml:space="preserve"> that consists of Mobile Country Code (MCC) and Mobile Network Code (MNC), whose types are the predefined data types in </w:t>
      </w:r>
      <w:r>
        <w:fldChar w:fldCharType="begin"/>
      </w:r>
      <w:r>
        <w:instrText xml:space="preserve"> REF _Ref305670221 \r \h </w:instrText>
      </w:r>
      <w:r>
        <w:fldChar w:fldCharType="separate"/>
      </w:r>
      <w:r>
        <w:t>5.4.3</w:t>
      </w:r>
      <w:r>
        <w:fldChar w:fldCharType="end"/>
      </w:r>
      <w:r>
        <w:t>. The right-</w:t>
      </w:r>
      <w:r>
        <w:lastRenderedPageBreak/>
        <w:t xml:space="preserve">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r w:rsidRPr="002B1EBC">
        <w:rPr>
          <w:rFonts w:ascii="Courier New" w:hAnsi="Courier New" w:cs="Courier New"/>
        </w:rPr>
        <w:t>PlmnId</w:t>
      </w:r>
      <w:r>
        <w:rPr>
          <w:rFonts w:ascii="Courier New" w:hAnsi="Courier New" w:cs="Courier New"/>
        </w:rPr>
        <w:t>.</w:t>
      </w:r>
    </w:p>
    <w:p w14:paraId="540C08E1" w14:textId="77777777" w:rsidR="00B7783E" w:rsidRDefault="00B7783E" w:rsidP="00877652">
      <w:pPr>
        <w:keepNext/>
      </w:pPr>
    </w:p>
    <w:p w14:paraId="6CBD9034" w14:textId="77777777" w:rsidR="00B7783E" w:rsidRDefault="00E761A4" w:rsidP="006C7EC1">
      <w:pPr>
        <w:jc w:val="center"/>
      </w:pPr>
      <w:r>
        <w:pict w14:anchorId="0A5B1411">
          <v:shape id="_x0000_i1045" type="#_x0000_t75" style="width:278.2pt;height:106.7pt">
            <v:imagedata r:id="rId28" o:title=""/>
          </v:shape>
        </w:pict>
      </w:r>
    </w:p>
    <w:p w14:paraId="3F520D62" w14:textId="77777777" w:rsidR="00B7783E" w:rsidRDefault="00B7783E" w:rsidP="006C7EC1">
      <w:pPr>
        <w:pStyle w:val="Caption"/>
        <w:jc w:val="center"/>
      </w:pPr>
      <w:bookmarkStart w:id="614" w:name="_Toc314595368"/>
      <w:r>
        <w:t xml:space="preserve">Figure </w:t>
      </w:r>
      <w:r w:rsidR="0074525B">
        <w:fldChar w:fldCharType="begin"/>
      </w:r>
      <w:r w:rsidR="0074525B">
        <w:instrText xml:space="preserve"> SEQ Figure \* ARABIC </w:instrText>
      </w:r>
      <w:r w:rsidR="0074525B">
        <w:fldChar w:fldCharType="separate"/>
      </w:r>
      <w:r>
        <w:rPr>
          <w:noProof/>
        </w:rPr>
        <w:t>16</w:t>
      </w:r>
      <w:r w:rsidR="0074525B">
        <w:rPr>
          <w:noProof/>
        </w:rPr>
        <w:fldChar w:fldCharType="end"/>
      </w:r>
      <w:r>
        <w:t xml:space="preserve">: </w:t>
      </w:r>
      <w:r w:rsidRPr="00107DDC">
        <w:t>&lt;&lt;dataType&gt;&gt; notations</w:t>
      </w:r>
      <w:bookmarkEnd w:id="614"/>
    </w:p>
    <w:p w14:paraId="49D8310F" w14:textId="77777777" w:rsidR="00B7783E" w:rsidRDefault="00B7783E" w:rsidP="006C7EC1">
      <w:pPr>
        <w:keepNext/>
      </w:pPr>
      <w:r>
        <w:t xml:space="preserve">The following example shows a </w:t>
      </w:r>
      <w:r w:rsidRPr="006C7EC1">
        <w:rPr>
          <w:rFonts w:ascii="Courier New" w:hAnsi="Courier New" w:cs="Courier New"/>
        </w:rPr>
        <w:t>ZClass</w:t>
      </w:r>
      <w:r>
        <w:t xml:space="preserve"> using two user-defined data types and two predefined data types.</w:t>
      </w:r>
    </w:p>
    <w:p w14:paraId="05DED8BB" w14:textId="77777777" w:rsidR="00B7783E" w:rsidRDefault="00E761A4" w:rsidP="00E06DAF">
      <w:pPr>
        <w:pStyle w:val="TF"/>
        <w:keepNext/>
      </w:pPr>
      <w:r>
        <w:pict w14:anchorId="631D7F3B">
          <v:shape id="_x0000_i1046" type="#_x0000_t75" style="width:178.05pt;height:104.05pt">
            <v:imagedata r:id="rId29" o:title=""/>
          </v:shape>
        </w:pict>
      </w:r>
    </w:p>
    <w:p w14:paraId="512D2DF6" w14:textId="77777777" w:rsidR="00B7783E" w:rsidRDefault="00B7783E" w:rsidP="006C7EC1">
      <w:pPr>
        <w:pStyle w:val="Caption"/>
        <w:jc w:val="center"/>
        <w:rPr>
          <w:bCs w:val="0"/>
        </w:rPr>
      </w:pPr>
      <w:bookmarkStart w:id="615" w:name="_Toc314595369"/>
      <w:r>
        <w:t xml:space="preserve">Figure </w:t>
      </w:r>
      <w:r w:rsidR="0074525B">
        <w:fldChar w:fldCharType="begin"/>
      </w:r>
      <w:r w:rsidR="0074525B">
        <w:instrText xml:space="preserve"> SEQ Figure \* ARABIC </w:instrText>
      </w:r>
      <w:r w:rsidR="0074525B">
        <w:fldChar w:fldCharType="separate"/>
      </w:r>
      <w:r>
        <w:rPr>
          <w:noProof/>
        </w:rPr>
        <w:t>17</w:t>
      </w:r>
      <w:r w:rsidR="0074525B">
        <w:rPr>
          <w:noProof/>
        </w:rPr>
        <w:fldChar w:fldCharType="end"/>
      </w:r>
      <w:r>
        <w:t xml:space="preserve">: </w:t>
      </w:r>
      <w:r w:rsidRPr="00B171CC">
        <w:t>Usage example of &lt;&lt;dataType&gt;&gt;</w:t>
      </w:r>
      <w:bookmarkEnd w:id="615"/>
    </w:p>
    <w:p w14:paraId="4D4920C4" w14:textId="77777777" w:rsidR="00B7783E" w:rsidRPr="008043F7" w:rsidRDefault="00B7783E" w:rsidP="0074525B">
      <w:pPr>
        <w:pStyle w:val="Heading4"/>
        <w:numPr>
          <w:ilvl w:val="3"/>
          <w:numId w:val="11"/>
        </w:numPr>
        <w:tabs>
          <w:tab w:val="clear" w:pos="2880"/>
        </w:tabs>
      </w:pPr>
      <w:bookmarkStart w:id="616" w:name="_Toc303068604"/>
      <w:bookmarkStart w:id="617" w:name="_Toc311121712"/>
      <w:r>
        <w:t>Name style</w:t>
      </w:r>
      <w:bookmarkEnd w:id="616"/>
      <w:bookmarkEnd w:id="617"/>
    </w:p>
    <w:p w14:paraId="097AD659" w14:textId="77777777" w:rsidR="00B7783E" w:rsidRDefault="00B7783E" w:rsidP="00613949">
      <w:r>
        <w:t xml:space="preserve">For &lt;&lt;dataType&gt;&gt; name, use the same style as &lt;&lt;InformationObjectClass&gt;&gt; (see </w:t>
      </w:r>
      <w:r>
        <w:fldChar w:fldCharType="begin"/>
      </w:r>
      <w:r>
        <w:instrText xml:space="preserve"> REF _Ref305670541 \r \h </w:instrText>
      </w:r>
      <w:r>
        <w:fldChar w:fldCharType="separate"/>
      </w:r>
      <w:r>
        <w:t>5.3.2</w:t>
      </w:r>
      <w:r>
        <w:fldChar w:fldCharType="end"/>
      </w:r>
      <w:r>
        <w:t>).</w:t>
      </w:r>
    </w:p>
    <w:p w14:paraId="487DD153" w14:textId="77777777" w:rsidR="00B7783E" w:rsidRDefault="00B7783E" w:rsidP="00613949">
      <w:r>
        <w:t xml:space="preserve">For &lt;&lt;dataType&gt;&gt; attribute, use the same style as Attribute (see </w:t>
      </w:r>
      <w:r>
        <w:fldChar w:fldCharType="begin"/>
      </w:r>
      <w:r>
        <w:instrText xml:space="preserve"> REF _Ref305670555 \r \h </w:instrText>
      </w:r>
      <w:r>
        <w:fldChar w:fldCharType="separate"/>
      </w:r>
      <w:r>
        <w:t>5.2.1</w:t>
      </w:r>
      <w:r>
        <w:fldChar w:fldCharType="end"/>
      </w:r>
      <w:r>
        <w:t>).</w:t>
      </w:r>
    </w:p>
    <w:p w14:paraId="1DD43173" w14:textId="77777777" w:rsidR="00B7783E" w:rsidRPr="008965F1" w:rsidRDefault="00B7783E" w:rsidP="0074525B">
      <w:pPr>
        <w:pStyle w:val="Heading3"/>
        <w:numPr>
          <w:ilvl w:val="2"/>
          <w:numId w:val="11"/>
        </w:numPr>
      </w:pPr>
      <w:bookmarkStart w:id="618" w:name="_Toc303068605"/>
      <w:bookmarkStart w:id="619" w:name="_Ref308537337"/>
      <w:bookmarkStart w:id="620" w:name="_Ref308537358"/>
      <w:bookmarkStart w:id="621" w:name="_Toc311121713"/>
      <w:bookmarkStart w:id="622" w:name="_Toc314595336"/>
      <w:r>
        <w:t>&lt;&lt;enumeration&gt;&gt;</w:t>
      </w:r>
      <w:bookmarkEnd w:id="618"/>
      <w:bookmarkEnd w:id="619"/>
      <w:bookmarkEnd w:id="620"/>
      <w:bookmarkEnd w:id="621"/>
      <w:bookmarkEnd w:id="622"/>
    </w:p>
    <w:p w14:paraId="7079C983" w14:textId="77777777" w:rsidR="00B7783E" w:rsidRDefault="00B7783E" w:rsidP="0074525B">
      <w:pPr>
        <w:pStyle w:val="Heading4"/>
        <w:numPr>
          <w:ilvl w:val="3"/>
          <w:numId w:val="11"/>
        </w:numPr>
        <w:tabs>
          <w:tab w:val="clear" w:pos="2880"/>
        </w:tabs>
      </w:pPr>
      <w:bookmarkStart w:id="623" w:name="_Toc303068606"/>
      <w:bookmarkStart w:id="624" w:name="_Toc311121714"/>
      <w:r>
        <w:t>Description</w:t>
      </w:r>
      <w:bookmarkEnd w:id="623"/>
      <w:bookmarkEnd w:id="624"/>
    </w:p>
    <w:p w14:paraId="0B34A466" w14:textId="77777777" w:rsidR="00B7783E" w:rsidRDefault="00B7783E" w:rsidP="006C7EC1">
      <w:r>
        <w:t>An enumeration is a data type. It contains sets of named literals that represent the values of the enumeration. An enumeration has a name.</w:t>
      </w:r>
    </w:p>
    <w:p w14:paraId="7D938FA1" w14:textId="77777777" w:rsidR="00B7783E" w:rsidRDefault="00B7783E" w:rsidP="006C7EC1">
      <w:r>
        <w:t>See 10.3.2 Enumeration of [1].</w:t>
      </w:r>
    </w:p>
    <w:p w14:paraId="20FA04A2" w14:textId="77777777" w:rsidR="00B7783E" w:rsidRDefault="00B7783E" w:rsidP="0074525B">
      <w:pPr>
        <w:pStyle w:val="Heading4"/>
        <w:numPr>
          <w:ilvl w:val="3"/>
          <w:numId w:val="11"/>
        </w:numPr>
        <w:tabs>
          <w:tab w:val="clear" w:pos="2880"/>
        </w:tabs>
      </w:pPr>
      <w:bookmarkStart w:id="625" w:name="_Toc303068607"/>
      <w:bookmarkStart w:id="626" w:name="_Toc311121715"/>
      <w:r>
        <w:t>Example</w:t>
      </w:r>
      <w:bookmarkEnd w:id="625"/>
      <w:bookmarkEnd w:id="626"/>
    </w:p>
    <w:p w14:paraId="3290791E" w14:textId="77777777" w:rsidR="00B7783E" w:rsidRDefault="00B7783E" w:rsidP="00550E4C">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14:paraId="6B834B90" w14:textId="77777777" w:rsidR="00B7783E" w:rsidRDefault="00E761A4" w:rsidP="006C7EC1">
      <w:pPr>
        <w:keepNext/>
        <w:jc w:val="center"/>
      </w:pPr>
      <w:r>
        <w:pict w14:anchorId="7DA6D6F7">
          <v:shape id="_x0000_i1047" type="#_x0000_t75" style="width:128.3pt;height:91.65pt">
            <v:imagedata r:id="rId30" o:title=""/>
          </v:shape>
        </w:pict>
      </w:r>
    </w:p>
    <w:p w14:paraId="26F6C116" w14:textId="77777777" w:rsidR="00B7783E" w:rsidRDefault="00B7783E" w:rsidP="006C7EC1">
      <w:pPr>
        <w:pStyle w:val="Caption"/>
        <w:jc w:val="center"/>
        <w:rPr>
          <w:b w:val="0"/>
          <w:bCs w:val="0"/>
        </w:rPr>
      </w:pPr>
      <w:bookmarkStart w:id="627" w:name="_Toc314595370"/>
      <w:r>
        <w:t xml:space="preserve">Figure </w:t>
      </w:r>
      <w:r w:rsidR="0074525B">
        <w:fldChar w:fldCharType="begin"/>
      </w:r>
      <w:r w:rsidR="0074525B">
        <w:instrText xml:space="preserve"> SEQ Figure \* ARABIC </w:instrText>
      </w:r>
      <w:r w:rsidR="0074525B">
        <w:fldChar w:fldCharType="separate"/>
      </w:r>
      <w:r>
        <w:rPr>
          <w:noProof/>
        </w:rPr>
        <w:t>18</w:t>
      </w:r>
      <w:r w:rsidR="0074525B">
        <w:rPr>
          <w:noProof/>
        </w:rPr>
        <w:fldChar w:fldCharType="end"/>
      </w:r>
      <w:r>
        <w:t xml:space="preserve">: </w:t>
      </w:r>
      <w:r w:rsidRPr="00A00E97">
        <w:t>&lt;&lt;enumeration&gt;&gt; notation</w:t>
      </w:r>
      <w:bookmarkEnd w:id="627"/>
    </w:p>
    <w:p w14:paraId="635A2083" w14:textId="77777777" w:rsidR="00B7783E" w:rsidRDefault="00B7783E" w:rsidP="0074525B">
      <w:pPr>
        <w:pStyle w:val="Heading4"/>
        <w:numPr>
          <w:ilvl w:val="3"/>
          <w:numId w:val="11"/>
        </w:numPr>
        <w:tabs>
          <w:tab w:val="clear" w:pos="2880"/>
        </w:tabs>
      </w:pPr>
      <w:bookmarkStart w:id="628" w:name="_Toc303068608"/>
      <w:bookmarkStart w:id="629" w:name="_Toc311121716"/>
      <w:r>
        <w:lastRenderedPageBreak/>
        <w:t>Name style</w:t>
      </w:r>
      <w:bookmarkEnd w:id="628"/>
      <w:bookmarkEnd w:id="629"/>
    </w:p>
    <w:p w14:paraId="139E3249" w14:textId="77777777" w:rsidR="00B7783E" w:rsidRDefault="00B7783E" w:rsidP="00F039A0">
      <w:r>
        <w:t xml:space="preserve">For &lt;&lt;enumeration&gt;&gt; name, use the same style as &lt;&lt;InformationObjectClass&gt;&gt; (see </w:t>
      </w:r>
      <w:r>
        <w:fldChar w:fldCharType="begin"/>
      </w:r>
      <w:r>
        <w:instrText xml:space="preserve"> REF _Ref305670541 \r \h </w:instrText>
      </w:r>
      <w:r>
        <w:fldChar w:fldCharType="separate"/>
      </w:r>
      <w:r>
        <w:t>5.3.2</w:t>
      </w:r>
      <w:r>
        <w:fldChar w:fldCharType="end"/>
      </w:r>
      <w:r>
        <w:t>).</w:t>
      </w:r>
    </w:p>
    <w:p w14:paraId="36FBD530" w14:textId="77777777" w:rsidR="00B7783E" w:rsidRDefault="00B7783E" w:rsidP="00F039A0">
      <w:r>
        <w:t>For &lt;&lt;enumeration&gt;&gt; attribute (the enumeration literal), use the following rules:</w:t>
      </w:r>
    </w:p>
    <w:p w14:paraId="762E74E4" w14:textId="77777777" w:rsidR="00B7783E" w:rsidRDefault="00B7783E" w:rsidP="00357E5F">
      <w:pPr>
        <w:ind w:left="284"/>
        <w:rPr>
          <w:lang w:eastAsia="zh-CN"/>
        </w:rPr>
      </w:pPr>
      <w:r w:rsidRPr="00A56ABE">
        <w:rPr>
          <w:lang w:eastAsia="zh-CN"/>
        </w:rPr>
        <w:t>Enumeration</w:t>
      </w:r>
      <w:r>
        <w:rPr>
          <w:lang w:eastAsia="zh-CN"/>
        </w:rPr>
        <w:t xml:space="preserve"> literal</w:t>
      </w:r>
      <w:r w:rsidRPr="00A56ABE">
        <w:rPr>
          <w:lang w:eastAsia="zh-CN"/>
        </w:rPr>
        <w:t xml:space="preserve"> </w:t>
      </w:r>
      <w:r>
        <w:rPr>
          <w:lang w:eastAsia="zh-CN"/>
        </w:rPr>
        <w:t>is composed of one or more words of upper case characters. Words are separated by the underscore character.</w:t>
      </w:r>
    </w:p>
    <w:p w14:paraId="6F474297" w14:textId="77777777" w:rsidR="00B7783E" w:rsidRDefault="00B7783E" w:rsidP="0074525B">
      <w:pPr>
        <w:pStyle w:val="Heading2"/>
        <w:numPr>
          <w:ilvl w:val="1"/>
          <w:numId w:val="11"/>
        </w:numPr>
        <w:tabs>
          <w:tab w:val="clear" w:pos="720"/>
          <w:tab w:val="clear" w:pos="1440"/>
          <w:tab w:val="num" w:pos="926"/>
        </w:tabs>
      </w:pPr>
      <w:bookmarkStart w:id="630" w:name="_Toc303068609"/>
      <w:bookmarkStart w:id="631" w:name="_Toc311121717"/>
      <w:bookmarkStart w:id="632" w:name="_Toc314595337"/>
      <w:r>
        <w:t>Others</w:t>
      </w:r>
      <w:bookmarkEnd w:id="630"/>
      <w:bookmarkEnd w:id="631"/>
      <w:bookmarkEnd w:id="632"/>
    </w:p>
    <w:p w14:paraId="1BD28D20" w14:textId="77777777" w:rsidR="00B7783E" w:rsidRDefault="00B7783E" w:rsidP="0074525B">
      <w:pPr>
        <w:pStyle w:val="Heading3"/>
        <w:numPr>
          <w:ilvl w:val="2"/>
          <w:numId w:val="11"/>
        </w:numPr>
      </w:pPr>
      <w:bookmarkStart w:id="633" w:name="_Toc303068610"/>
      <w:bookmarkStart w:id="634" w:name="_Ref310869243"/>
      <w:bookmarkStart w:id="635" w:name="_Toc311121718"/>
      <w:bookmarkStart w:id="636" w:name="_Toc314595338"/>
      <w:r w:rsidRPr="008D7188">
        <w:t>Association class</w:t>
      </w:r>
      <w:bookmarkEnd w:id="633"/>
      <w:bookmarkEnd w:id="634"/>
      <w:bookmarkEnd w:id="635"/>
      <w:bookmarkEnd w:id="636"/>
    </w:p>
    <w:p w14:paraId="777CB83F" w14:textId="77777777" w:rsidR="00B7783E" w:rsidRDefault="00B7783E" w:rsidP="0074525B">
      <w:pPr>
        <w:pStyle w:val="Heading4"/>
        <w:numPr>
          <w:ilvl w:val="3"/>
          <w:numId w:val="11"/>
        </w:numPr>
        <w:tabs>
          <w:tab w:val="clear" w:pos="2880"/>
        </w:tabs>
      </w:pPr>
      <w:bookmarkStart w:id="637" w:name="_Toc311121719"/>
      <w:r>
        <w:t>Description</w:t>
      </w:r>
      <w:bookmarkEnd w:id="637"/>
    </w:p>
    <w:p w14:paraId="06B54EDD" w14:textId="77777777" w:rsidR="00B7783E" w:rsidRDefault="00B7783E" w:rsidP="006C7EC1">
      <w:r w:rsidRPr="008043F7">
        <w:t>An association class is an association that also has class properties (or a class that has association properties).</w:t>
      </w:r>
      <w:r w:rsidRPr="008043F7">
        <w:br/>
        <w:t>Even though it is drawn as an association and a class, it is really just a single model element.</w:t>
      </w:r>
    </w:p>
    <w:p w14:paraId="749F1F11" w14:textId="77777777" w:rsidR="00B7783E" w:rsidRDefault="00B7783E" w:rsidP="006C7EC1">
      <w:r>
        <w:t xml:space="preserve">See 7.3.4 AssociationClass of </w:t>
      </w:r>
      <w:r w:rsidRPr="006C7EC1">
        <w:t>[</w:t>
      </w:r>
      <w:r>
        <w:t>2</w:t>
      </w:r>
      <w:r w:rsidRPr="006C7EC1">
        <w:t>].</w:t>
      </w:r>
    </w:p>
    <w:p w14:paraId="1777C484" w14:textId="77777777" w:rsidR="00B7783E" w:rsidRDefault="00B7783E" w:rsidP="00D25B88">
      <w:r w:rsidRPr="008043F7">
        <w:t xml:space="preserve">Association classes are appropriate for use when an «InformationObjectClass» needs to maintain associations to several other </w:t>
      </w:r>
      <w:r>
        <w:t xml:space="preserve">instances of </w:t>
      </w:r>
      <w:r w:rsidRPr="008043F7">
        <w:t>«InformationObjectClass»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w:t>
      </w:r>
      <w:r>
        <w:t>.</w:t>
      </w:r>
    </w:p>
    <w:p w14:paraId="68BAC0CF" w14:textId="77777777" w:rsidR="00B7783E" w:rsidRPr="00DA0228" w:rsidRDefault="00B7783E" w:rsidP="0074525B">
      <w:pPr>
        <w:pStyle w:val="Heading4"/>
        <w:numPr>
          <w:ilvl w:val="3"/>
          <w:numId w:val="11"/>
        </w:numPr>
        <w:tabs>
          <w:tab w:val="clear" w:pos="2880"/>
        </w:tabs>
      </w:pPr>
      <w:bookmarkStart w:id="638" w:name="_Toc303068611"/>
      <w:bookmarkStart w:id="639" w:name="_Toc311121720"/>
      <w:r>
        <w:t>Example</w:t>
      </w:r>
      <w:bookmarkEnd w:id="638"/>
      <w:bookmarkEnd w:id="639"/>
    </w:p>
    <w:p w14:paraId="5F83C2A1" w14:textId="77777777" w:rsidR="00B7783E" w:rsidRDefault="00E761A4" w:rsidP="00D25B88">
      <w:pPr>
        <w:pStyle w:val="TH"/>
      </w:pPr>
      <w:r>
        <w:pict w14:anchorId="0491CE73">
          <v:shape id="_x0000_i1048" type="#_x0000_t75" style="width:259.85pt;height:199.65pt">
            <v:imagedata r:id="rId31" o:title=""/>
          </v:shape>
        </w:pict>
      </w:r>
    </w:p>
    <w:p w14:paraId="5CCE76E0" w14:textId="77777777" w:rsidR="00B7783E" w:rsidRDefault="00B7783E" w:rsidP="006C7EC1">
      <w:pPr>
        <w:pStyle w:val="Caption"/>
        <w:jc w:val="center"/>
        <w:rPr>
          <w:bCs w:val="0"/>
        </w:rPr>
      </w:pPr>
      <w:bookmarkStart w:id="640" w:name="_Toc314595371"/>
      <w:r>
        <w:t xml:space="preserve">Figure </w:t>
      </w:r>
      <w:r w:rsidR="0074525B">
        <w:fldChar w:fldCharType="begin"/>
      </w:r>
      <w:r w:rsidR="0074525B">
        <w:instrText xml:space="preserve"> SEQ Figure \* ARABIC </w:instrText>
      </w:r>
      <w:r w:rsidR="0074525B">
        <w:fldChar w:fldCharType="separate"/>
      </w:r>
      <w:r>
        <w:rPr>
          <w:noProof/>
        </w:rPr>
        <w:t>19</w:t>
      </w:r>
      <w:r w:rsidR="0074525B">
        <w:rPr>
          <w:noProof/>
        </w:rPr>
        <w:fldChar w:fldCharType="end"/>
      </w:r>
      <w:r>
        <w:t xml:space="preserve">: </w:t>
      </w:r>
      <w:r w:rsidRPr="001C6726">
        <w:t>Association class notation</w:t>
      </w:r>
      <w:bookmarkEnd w:id="640"/>
    </w:p>
    <w:p w14:paraId="77B347CA" w14:textId="77777777" w:rsidR="00B7783E" w:rsidRPr="008043F7" w:rsidRDefault="00B7783E" w:rsidP="0074525B">
      <w:pPr>
        <w:pStyle w:val="Heading4"/>
        <w:numPr>
          <w:ilvl w:val="3"/>
          <w:numId w:val="11"/>
        </w:numPr>
        <w:tabs>
          <w:tab w:val="clear" w:pos="2880"/>
        </w:tabs>
      </w:pPr>
      <w:bookmarkStart w:id="641" w:name="_Toc303068612"/>
      <w:bookmarkStart w:id="642" w:name="_Toc311121721"/>
      <w:r>
        <w:t>Name style</w:t>
      </w:r>
      <w:bookmarkEnd w:id="641"/>
      <w:bookmarkEnd w:id="642"/>
    </w:p>
    <w:p w14:paraId="33D5F71C" w14:textId="77777777" w:rsidR="00B7783E" w:rsidRDefault="00B7783E" w:rsidP="006C7EC1">
      <w:pPr>
        <w:rPr>
          <w:b/>
        </w:rPr>
      </w:pPr>
      <w:r>
        <w:t>TBD</w:t>
      </w:r>
    </w:p>
    <w:p w14:paraId="3275C836" w14:textId="77777777" w:rsidR="00B7783E" w:rsidRDefault="00B7783E" w:rsidP="0074525B">
      <w:pPr>
        <w:pStyle w:val="Heading3"/>
        <w:numPr>
          <w:ilvl w:val="2"/>
          <w:numId w:val="11"/>
        </w:numPr>
        <w:tabs>
          <w:tab w:val="num" w:pos="2160"/>
        </w:tabs>
        <w:rPr>
          <w:lang w:eastAsia="zh-CN"/>
        </w:rPr>
      </w:pPr>
      <w:bookmarkStart w:id="643" w:name="_Toc303068613"/>
      <w:bookmarkStart w:id="644" w:name="_Toc311121722"/>
      <w:bookmarkStart w:id="645" w:name="_Toc314595339"/>
      <w:r w:rsidRPr="008043F7">
        <w:rPr>
          <w:lang w:eastAsia="zh-CN"/>
        </w:rPr>
        <w:lastRenderedPageBreak/>
        <w:t xml:space="preserve">Abstract </w:t>
      </w:r>
      <w:r>
        <w:rPr>
          <w:lang w:eastAsia="zh-CN"/>
        </w:rPr>
        <w:t>c</w:t>
      </w:r>
      <w:r w:rsidRPr="008043F7">
        <w:rPr>
          <w:lang w:eastAsia="zh-CN"/>
        </w:rPr>
        <w:t>lass</w:t>
      </w:r>
      <w:bookmarkEnd w:id="643"/>
      <w:bookmarkEnd w:id="644"/>
      <w:bookmarkEnd w:id="645"/>
    </w:p>
    <w:p w14:paraId="6B8E8DB1" w14:textId="77777777" w:rsidR="00B7783E" w:rsidRDefault="00B7783E" w:rsidP="0074525B">
      <w:pPr>
        <w:pStyle w:val="Heading4"/>
        <w:numPr>
          <w:ilvl w:val="3"/>
          <w:numId w:val="11"/>
        </w:numPr>
        <w:tabs>
          <w:tab w:val="clear" w:pos="2880"/>
        </w:tabs>
      </w:pPr>
      <w:bookmarkStart w:id="646" w:name="_Toc303068614"/>
      <w:bookmarkStart w:id="647" w:name="_Toc311121723"/>
      <w:r>
        <w:t>Description</w:t>
      </w:r>
      <w:bookmarkEnd w:id="646"/>
      <w:bookmarkEnd w:id="647"/>
    </w:p>
    <w:p w14:paraId="56DEA37B" w14:textId="2689EB48" w:rsidR="00B7783E" w:rsidRDefault="00B7783E" w:rsidP="00D25B88">
      <w:pPr>
        <w:keepNext/>
        <w:rPr>
          <w:lang w:eastAsia="zh-CN"/>
        </w:rPr>
      </w:pPr>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w:t>
      </w:r>
      <w:r>
        <w:rPr>
          <w:lang w:eastAsia="zh-CN"/>
        </w:rPr>
        <w:fldChar w:fldCharType="begin"/>
      </w:r>
      <w:r>
        <w:rPr>
          <w:lang w:eastAsia="zh-CN"/>
        </w:rPr>
        <w:instrText xml:space="preserve"> REF _Ref314595083 \r \h </w:instrText>
      </w:r>
      <w:r>
        <w:rPr>
          <w:lang w:eastAsia="zh-CN"/>
        </w:rPr>
      </w:r>
      <w:r>
        <w:rPr>
          <w:lang w:eastAsia="zh-CN"/>
        </w:rPr>
        <w:fldChar w:fldCharType="separate"/>
      </w:r>
      <w:r>
        <w:rPr>
          <w:lang w:eastAsia="zh-CN"/>
        </w:rPr>
        <w:t>5.2.5</w:t>
      </w:r>
      <w:r>
        <w:rPr>
          <w:lang w:eastAsia="zh-CN"/>
        </w:rPr>
        <w:fldChar w:fldCharType="end"/>
      </w:r>
      <w:r>
        <w:rPr>
          <w:lang w:eastAsia="zh-CN"/>
        </w:rPr>
        <w:t xml:space="preserve">). </w:t>
      </w:r>
      <w:r w:rsidR="0073545D">
        <w:rPr>
          <w:lang w:eastAsia="zh-CN"/>
        </w:rPr>
        <w:t>An abstract class can</w:t>
      </w:r>
      <w:r w:rsidRPr="008043F7">
        <w:rPr>
          <w:lang w:eastAsia="zh-CN"/>
        </w:rPr>
        <w:t>not be</w:t>
      </w:r>
      <w:r>
        <w:rPr>
          <w:lang w:eastAsia="zh-CN"/>
        </w:rPr>
        <w:t xml:space="preserve"> instantiated</w:t>
      </w:r>
      <w:r w:rsidRPr="008043F7">
        <w:rPr>
          <w:lang w:eastAsia="zh-CN"/>
        </w:rPr>
        <w:t>.</w:t>
      </w:r>
    </w:p>
    <w:p w14:paraId="363279FB" w14:textId="77777777" w:rsidR="00B7783E" w:rsidRPr="008043F7" w:rsidRDefault="00B7783E" w:rsidP="00D25B88">
      <w:pPr>
        <w:keepNext/>
        <w:rPr>
          <w:lang w:eastAsia="zh-CN"/>
        </w:rPr>
      </w:pPr>
      <w:r>
        <w:t>This modelled element has</w:t>
      </w:r>
      <w:r w:rsidRPr="004B1CB0">
        <w:t xml:space="preserve"> the same properties as </w:t>
      </w:r>
      <w:r>
        <w:t>class</w:t>
      </w:r>
      <w:r w:rsidRPr="004B1CB0">
        <w:t>. See</w:t>
      </w:r>
      <w:r>
        <w:t xml:space="preserve"> </w:t>
      </w:r>
      <w:r>
        <w:fldChar w:fldCharType="begin"/>
      </w:r>
      <w:r>
        <w:instrText xml:space="preserve"> REF _Ref310940056 \r \h </w:instrText>
      </w:r>
      <w:r>
        <w:fldChar w:fldCharType="separate"/>
      </w:r>
      <w:r>
        <w:t>5.3.2</w:t>
      </w:r>
      <w:r>
        <w:fldChar w:fldCharType="end"/>
      </w:r>
      <w:r>
        <w:t>.</w:t>
      </w:r>
    </w:p>
    <w:p w14:paraId="497E52EC" w14:textId="77777777" w:rsidR="00B7783E" w:rsidRDefault="00B7783E" w:rsidP="0074525B">
      <w:pPr>
        <w:pStyle w:val="Heading4"/>
        <w:numPr>
          <w:ilvl w:val="3"/>
          <w:numId w:val="11"/>
        </w:numPr>
        <w:tabs>
          <w:tab w:val="clear" w:pos="2880"/>
        </w:tabs>
        <w:rPr>
          <w:lang w:eastAsia="zh-CN"/>
        </w:rPr>
      </w:pPr>
      <w:bookmarkStart w:id="648" w:name="_Toc303068615"/>
      <w:bookmarkStart w:id="649" w:name="_Toc311121724"/>
      <w:r>
        <w:rPr>
          <w:lang w:eastAsia="zh-CN"/>
        </w:rPr>
        <w:t>Example</w:t>
      </w:r>
      <w:bookmarkEnd w:id="648"/>
      <w:bookmarkEnd w:id="649"/>
    </w:p>
    <w:p w14:paraId="0E3FFF2E" w14:textId="77777777" w:rsidR="00B7783E" w:rsidRPr="008043F7" w:rsidRDefault="00B7783E"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r>
        <w:rPr>
          <w:rFonts w:ascii="Courier New" w:hAnsi="Courier New" w:cs="Courier New"/>
          <w:i/>
          <w:lang w:eastAsia="zh-CN"/>
        </w:rPr>
        <w:t>_</w:t>
      </w:r>
      <w:r w:rsidRPr="008043F7">
        <w:rPr>
          <w:lang w:eastAsia="zh-CN"/>
        </w:rPr>
        <w:t xml:space="preserve"> is an abstract</w:t>
      </w:r>
      <w:r>
        <w:rPr>
          <w:lang w:eastAsia="zh-CN"/>
        </w:rPr>
        <w:t xml:space="preserve"> class. It is the base class for </w:t>
      </w:r>
      <w:r w:rsidRPr="006C7EC1">
        <w:rPr>
          <w:rFonts w:ascii="Courier New" w:hAnsi="Courier New" w:cs="Courier New"/>
          <w:lang w:eastAsia="zh-CN"/>
        </w:rPr>
        <w:t>SpecializedTP</w:t>
      </w:r>
      <w:r>
        <w:rPr>
          <w:lang w:eastAsia="zh-CN"/>
        </w:rPr>
        <w:t>.</w:t>
      </w:r>
    </w:p>
    <w:p w14:paraId="482D3A36" w14:textId="77777777" w:rsidR="00B7783E" w:rsidRDefault="00E761A4" w:rsidP="00D25B88">
      <w:pPr>
        <w:pStyle w:val="TH"/>
        <w:rPr>
          <w:lang w:eastAsia="zh-CN"/>
        </w:rPr>
      </w:pPr>
      <w:r>
        <w:rPr>
          <w:lang w:eastAsia="zh-CN"/>
        </w:rPr>
        <w:pict w14:anchorId="68A9CA0C">
          <v:shape id="_x0000_i1049" type="#_x0000_t75" style="width:143.35pt;height:153.8pt">
            <v:imagedata r:id="rId32" o:title=""/>
          </v:shape>
        </w:pict>
      </w:r>
    </w:p>
    <w:p w14:paraId="0A1F13CB" w14:textId="77777777" w:rsidR="00B7783E" w:rsidRDefault="00B7783E" w:rsidP="006C7EC1">
      <w:pPr>
        <w:pStyle w:val="Caption"/>
        <w:jc w:val="center"/>
        <w:rPr>
          <w:bCs w:val="0"/>
          <w:lang w:eastAsia="zh-CN"/>
        </w:rPr>
      </w:pPr>
      <w:bookmarkStart w:id="650" w:name="_Toc314595372"/>
      <w:r>
        <w:t xml:space="preserve">Figure </w:t>
      </w:r>
      <w:r w:rsidR="0074525B">
        <w:fldChar w:fldCharType="begin"/>
      </w:r>
      <w:r w:rsidR="0074525B">
        <w:instrText xml:space="preserve"> SEQ Figure \* ARABIC </w:instrText>
      </w:r>
      <w:r w:rsidR="0074525B">
        <w:fldChar w:fldCharType="separate"/>
      </w:r>
      <w:r>
        <w:rPr>
          <w:noProof/>
        </w:rPr>
        <w:t>20</w:t>
      </w:r>
      <w:r w:rsidR="0074525B">
        <w:rPr>
          <w:noProof/>
        </w:rPr>
        <w:fldChar w:fldCharType="end"/>
      </w:r>
      <w:r>
        <w:t xml:space="preserve">: </w:t>
      </w:r>
      <w:r w:rsidRPr="003B5F15">
        <w:t>Abstract class notation</w:t>
      </w:r>
      <w:bookmarkEnd w:id="650"/>
    </w:p>
    <w:p w14:paraId="654714FB" w14:textId="77777777" w:rsidR="00B7783E" w:rsidRDefault="00B7783E" w:rsidP="0074525B">
      <w:pPr>
        <w:pStyle w:val="Heading4"/>
        <w:numPr>
          <w:ilvl w:val="3"/>
          <w:numId w:val="11"/>
        </w:numPr>
        <w:tabs>
          <w:tab w:val="clear" w:pos="2880"/>
        </w:tabs>
      </w:pPr>
      <w:bookmarkStart w:id="651" w:name="_Toc303068616"/>
      <w:bookmarkStart w:id="652" w:name="_Toc311121725"/>
      <w:r>
        <w:t>Name style</w:t>
      </w:r>
      <w:bookmarkEnd w:id="651"/>
      <w:bookmarkEnd w:id="652"/>
    </w:p>
    <w:p w14:paraId="72FCD0E6" w14:textId="77777777" w:rsidR="00B7783E" w:rsidRPr="008043F7" w:rsidRDefault="00B7783E" w:rsidP="00586E8C">
      <w:r>
        <w:t xml:space="preserve">For abstract class name, use the same style as &lt;&lt;InformationObjectClass&gt;&gt; (see </w:t>
      </w:r>
      <w:r>
        <w:fldChar w:fldCharType="begin"/>
      </w:r>
      <w:r>
        <w:instrText xml:space="preserve"> REF _Ref305671897 \r \h </w:instrText>
      </w:r>
      <w:r>
        <w:fldChar w:fldCharType="separate"/>
      </w:r>
      <w:r>
        <w:t>5.3.2</w:t>
      </w:r>
      <w:r>
        <w:fldChar w:fldCharType="end"/>
      </w:r>
      <w:r>
        <w:t>) and its last character shall be an underscore. Furthermore, the name shall be in italics.</w:t>
      </w:r>
    </w:p>
    <w:p w14:paraId="67E70116" w14:textId="77777777" w:rsidR="00B7783E" w:rsidRDefault="00B7783E" w:rsidP="0074525B">
      <w:pPr>
        <w:pStyle w:val="Heading3"/>
        <w:numPr>
          <w:ilvl w:val="2"/>
          <w:numId w:val="11"/>
        </w:numPr>
        <w:rPr>
          <w:lang w:eastAsia="zh-CN"/>
        </w:rPr>
      </w:pPr>
      <w:bookmarkStart w:id="653" w:name="_Toc303068617"/>
      <w:bookmarkStart w:id="654" w:name="_Ref305596399"/>
      <w:bookmarkStart w:id="655" w:name="_Ref305670221"/>
      <w:bookmarkStart w:id="656" w:name="_Ref305671419"/>
      <w:bookmarkStart w:id="657" w:name="_Ref305747632"/>
      <w:bookmarkStart w:id="658" w:name="_Toc311121726"/>
      <w:bookmarkStart w:id="659" w:name="_Toc314595340"/>
      <w:r>
        <w:rPr>
          <w:lang w:eastAsia="zh-CN"/>
        </w:rPr>
        <w:t>Predefined data type</w:t>
      </w:r>
      <w:bookmarkEnd w:id="653"/>
      <w:bookmarkEnd w:id="654"/>
      <w:bookmarkEnd w:id="655"/>
      <w:bookmarkEnd w:id="656"/>
      <w:r>
        <w:rPr>
          <w:lang w:eastAsia="zh-CN"/>
        </w:rPr>
        <w:t>s</w:t>
      </w:r>
      <w:bookmarkEnd w:id="657"/>
      <w:bookmarkEnd w:id="658"/>
      <w:bookmarkEnd w:id="659"/>
    </w:p>
    <w:p w14:paraId="24219ACF" w14:textId="77777777" w:rsidR="00B7783E" w:rsidRPr="00DA0228" w:rsidRDefault="00B7783E" w:rsidP="0074525B">
      <w:pPr>
        <w:pStyle w:val="Heading4"/>
        <w:numPr>
          <w:ilvl w:val="3"/>
          <w:numId w:val="11"/>
        </w:numPr>
        <w:tabs>
          <w:tab w:val="clear" w:pos="2880"/>
        </w:tabs>
      </w:pPr>
      <w:bookmarkStart w:id="660" w:name="_Toc303068618"/>
      <w:bookmarkStart w:id="661" w:name="_Toc311121727"/>
      <w:r>
        <w:t>Description</w:t>
      </w:r>
      <w:bookmarkEnd w:id="660"/>
      <w:bookmarkEnd w:id="661"/>
    </w:p>
    <w:p w14:paraId="383CCDAB" w14:textId="77777777" w:rsidR="00B7783E" w:rsidRDefault="00B7783E" w:rsidP="006D555A">
      <w:bookmarkStart w:id="662" w:name="_Toc303068619"/>
      <w:r>
        <w:t>It represents the general notion of being a data type (i.e. a type whose instances are identified only by their values) whose definition is defined by this specification and not by the user (e.g. specification authors).</w:t>
      </w:r>
    </w:p>
    <w:p w14:paraId="0FAAE421" w14:textId="77777777" w:rsidR="00B7783E" w:rsidRDefault="00B7783E" w:rsidP="006D555A">
      <w:r>
        <w:t xml:space="preserve">This repertoire uses two kinds of data types: predefined data types and user-defined data types.  The latter are defined in </w:t>
      </w:r>
      <w:r>
        <w:fldChar w:fldCharType="begin"/>
      </w:r>
      <w:r>
        <w:instrText xml:space="preserve"> REF _Ref308537250 \w \h </w:instrText>
      </w:r>
      <w:r>
        <w:fldChar w:fldCharType="separate"/>
      </w:r>
      <w:r>
        <w:t>5.3.4</w:t>
      </w:r>
      <w:r>
        <w:fldChar w:fldCharType="end"/>
      </w:r>
      <w:r>
        <w:t xml:space="preserve"> </w:t>
      </w:r>
      <w:r>
        <w:fldChar w:fldCharType="begin"/>
      </w:r>
      <w:r>
        <w:instrText xml:space="preserve"> REF _Ref308537279 \h </w:instrText>
      </w:r>
      <w:r>
        <w:fldChar w:fldCharType="separate"/>
      </w:r>
      <w:r>
        <w:t>&lt;&lt;</w:t>
      </w:r>
      <w:proofErr w:type="spellStart"/>
      <w:r>
        <w:t>dataType</w:t>
      </w:r>
      <w:proofErr w:type="spellEnd"/>
      <w:r>
        <w:t>&gt;&gt;</w:t>
      </w:r>
      <w:r>
        <w:fldChar w:fldCharType="end"/>
      </w:r>
      <w:r>
        <w:t xml:space="preserve">and </w:t>
      </w:r>
      <w:r>
        <w:fldChar w:fldCharType="begin"/>
      </w:r>
      <w:r>
        <w:instrText xml:space="preserve"> REF _Ref308537337 \r \h </w:instrText>
      </w:r>
      <w:r>
        <w:fldChar w:fldCharType="separate"/>
      </w:r>
      <w:r>
        <w:t>5.3.5</w:t>
      </w:r>
      <w:r>
        <w:fldChar w:fldCharType="end"/>
      </w:r>
      <w:r>
        <w:t xml:space="preserve"> </w:t>
      </w:r>
      <w:r>
        <w:fldChar w:fldCharType="begin"/>
      </w:r>
      <w:r>
        <w:instrText xml:space="preserve"> REF _Ref308537358 \h </w:instrText>
      </w:r>
      <w:r>
        <w:fldChar w:fldCharType="separate"/>
      </w:r>
      <w:r>
        <w:t>&lt;&lt;enumeration&gt;&gt;</w:t>
      </w:r>
      <w:r>
        <w:fldChar w:fldCharType="end"/>
      </w:r>
      <w:r>
        <w:t>.</w:t>
      </w:r>
    </w:p>
    <w:p w14:paraId="29FE72A6" w14:textId="77777777" w:rsidR="00B7783E" w:rsidRPr="00DB4CA3" w:rsidRDefault="00B7783E" w:rsidP="006D555A">
      <w:r w:rsidRPr="00DB4CA3">
        <w:t xml:space="preserve">The following </w:t>
      </w:r>
      <w:r>
        <w:t xml:space="preserve">table lists the </w:t>
      </w:r>
      <w:r w:rsidRPr="00DB4CA3">
        <w:t xml:space="preserve">UML data types selected </w:t>
      </w:r>
      <w:r>
        <w:t>for use as predefined data type</w:t>
      </w:r>
      <w:r w:rsidRPr="00DB4CA3">
        <w:t xml:space="preserve">. </w:t>
      </w:r>
    </w:p>
    <w:p w14:paraId="218107AC" w14:textId="77777777" w:rsidR="00B7783E" w:rsidRDefault="00B7783E" w:rsidP="002B1EBC">
      <w:pPr>
        <w:pStyle w:val="Caption"/>
        <w:rPr>
          <w:b w:val="0"/>
          <w:bCs w:val="0"/>
          <w:i/>
          <w:iCs/>
        </w:rPr>
      </w:pPr>
      <w:bookmarkStart w:id="663" w:name="_Toc314595383"/>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4</w:t>
      </w:r>
      <w:r w:rsidRPr="002B1EBC">
        <w:rPr>
          <w:i/>
          <w:iCs/>
        </w:rPr>
        <w:fldChar w:fldCharType="end"/>
      </w:r>
      <w:r w:rsidRPr="002B1EBC">
        <w:rPr>
          <w:i/>
          <w:iCs/>
        </w:rPr>
        <w:t>: UML defined data types</w:t>
      </w:r>
      <w:bookmarkEnd w:id="6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2"/>
        <w:gridCol w:w="6144"/>
      </w:tblGrid>
      <w:tr w:rsidR="00B7783E" w14:paraId="0327CB5A" w14:textId="77777777" w:rsidTr="005E4233">
        <w:tc>
          <w:tcPr>
            <w:tcW w:w="1572" w:type="dxa"/>
            <w:shd w:val="clear" w:color="auto" w:fill="D9D9D9"/>
          </w:tcPr>
          <w:p w14:paraId="6E102241" w14:textId="77777777" w:rsidR="00B7783E" w:rsidRDefault="00B7783E" w:rsidP="00765480">
            <w:pPr>
              <w:spacing w:after="0"/>
            </w:pPr>
            <w:r>
              <w:t>Name</w:t>
            </w:r>
          </w:p>
        </w:tc>
        <w:tc>
          <w:tcPr>
            <w:tcW w:w="6144" w:type="dxa"/>
            <w:shd w:val="clear" w:color="auto" w:fill="D9D9D9"/>
          </w:tcPr>
          <w:p w14:paraId="7BFF1078" w14:textId="77777777" w:rsidR="00B7783E" w:rsidRDefault="00B7783E" w:rsidP="00765480">
            <w:pPr>
              <w:spacing w:after="0"/>
            </w:pPr>
            <w:r>
              <w:t>Description and reference</w:t>
            </w:r>
          </w:p>
        </w:tc>
      </w:tr>
      <w:tr w:rsidR="00B7783E" w14:paraId="60CC3643" w14:textId="77777777" w:rsidTr="00765480">
        <w:tc>
          <w:tcPr>
            <w:tcW w:w="1572" w:type="dxa"/>
            <w:shd w:val="clear" w:color="000000" w:fill="auto"/>
          </w:tcPr>
          <w:p w14:paraId="28B0E3A2" w14:textId="77777777" w:rsidR="00B7783E" w:rsidRDefault="00B7783E" w:rsidP="00765480">
            <w:pPr>
              <w:spacing w:after="0"/>
            </w:pPr>
            <w:r w:rsidRPr="006D555A">
              <w:t>Boolean</w:t>
            </w:r>
          </w:p>
        </w:tc>
        <w:tc>
          <w:tcPr>
            <w:tcW w:w="6144" w:type="dxa"/>
            <w:shd w:val="clear" w:color="000000" w:fill="auto"/>
          </w:tcPr>
          <w:p w14:paraId="25199094" w14:textId="77777777" w:rsidR="00B7783E" w:rsidRDefault="00B7783E" w:rsidP="00765480">
            <w:pPr>
              <w:spacing w:after="0"/>
            </w:pPr>
            <w:r w:rsidRPr="006D555A">
              <w:t>See</w:t>
            </w:r>
            <w:r>
              <w:t xml:space="preserve"> Boolean type </w:t>
            </w:r>
            <w:r w:rsidRPr="006D555A">
              <w:t>of [</w:t>
            </w:r>
            <w:r>
              <w:t>7</w:t>
            </w:r>
            <w:r w:rsidRPr="006D555A">
              <w:t>].</w:t>
            </w:r>
          </w:p>
        </w:tc>
      </w:tr>
      <w:tr w:rsidR="00B7783E" w14:paraId="1BB59F66" w14:textId="77777777" w:rsidTr="00765480">
        <w:tc>
          <w:tcPr>
            <w:tcW w:w="1572" w:type="dxa"/>
            <w:shd w:val="clear" w:color="000000" w:fill="auto"/>
          </w:tcPr>
          <w:p w14:paraId="154A8089" w14:textId="77777777" w:rsidR="00B7783E" w:rsidRDefault="00B7783E" w:rsidP="00765480">
            <w:pPr>
              <w:spacing w:after="0"/>
            </w:pPr>
            <w:r w:rsidRPr="006D555A">
              <w:t>Integer</w:t>
            </w:r>
          </w:p>
        </w:tc>
        <w:tc>
          <w:tcPr>
            <w:tcW w:w="6144" w:type="dxa"/>
            <w:shd w:val="clear" w:color="000000" w:fill="auto"/>
          </w:tcPr>
          <w:p w14:paraId="6631B33A" w14:textId="77777777" w:rsidR="00B7783E" w:rsidRDefault="00B7783E" w:rsidP="00765480">
            <w:pPr>
              <w:spacing w:after="0"/>
            </w:pPr>
            <w:r w:rsidRPr="006D555A">
              <w:t xml:space="preserve">See </w:t>
            </w:r>
            <w:r>
              <w:t xml:space="preserve">Integer type of </w:t>
            </w:r>
            <w:r w:rsidRPr="006D555A">
              <w:t>[</w:t>
            </w:r>
            <w:r>
              <w:t>7</w:t>
            </w:r>
            <w:r w:rsidRPr="006D555A">
              <w:t>].</w:t>
            </w:r>
          </w:p>
        </w:tc>
      </w:tr>
      <w:tr w:rsidR="00B7783E" w14:paraId="3B6A81A6" w14:textId="77777777" w:rsidTr="00765480">
        <w:tc>
          <w:tcPr>
            <w:tcW w:w="1572" w:type="dxa"/>
            <w:shd w:val="clear" w:color="000000" w:fill="auto"/>
          </w:tcPr>
          <w:p w14:paraId="21B0D20A" w14:textId="77777777" w:rsidR="00B7783E" w:rsidRDefault="00B7783E" w:rsidP="00765480">
            <w:pPr>
              <w:spacing w:after="0"/>
            </w:pPr>
            <w:r w:rsidRPr="006D555A">
              <w:t>String</w:t>
            </w:r>
          </w:p>
        </w:tc>
        <w:tc>
          <w:tcPr>
            <w:tcW w:w="6144" w:type="dxa"/>
            <w:shd w:val="clear" w:color="000000" w:fill="auto"/>
          </w:tcPr>
          <w:p w14:paraId="17769623" w14:textId="77777777" w:rsidR="00B7783E" w:rsidRDefault="00B7783E" w:rsidP="00765480">
            <w:pPr>
              <w:spacing w:after="0"/>
            </w:pPr>
            <w:r w:rsidRPr="006D555A">
              <w:t>See</w:t>
            </w:r>
            <w:r>
              <w:t xml:space="preserve"> PrintableString type </w:t>
            </w:r>
            <w:r w:rsidRPr="006D555A">
              <w:t>of [</w:t>
            </w:r>
            <w:r>
              <w:t>7</w:t>
            </w:r>
            <w:r w:rsidRPr="006D555A">
              <w:t>].</w:t>
            </w:r>
          </w:p>
        </w:tc>
      </w:tr>
    </w:tbl>
    <w:p w14:paraId="7FFC9B56" w14:textId="77777777" w:rsidR="00B7783E" w:rsidRDefault="00B7783E" w:rsidP="006D555A"/>
    <w:p w14:paraId="18E030E0" w14:textId="77777777" w:rsidR="00B7783E" w:rsidRPr="00267413" w:rsidRDefault="00B7783E" w:rsidP="006D555A">
      <w:r>
        <w:t xml:space="preserve">The following table lists data types </w:t>
      </w:r>
      <w:r w:rsidRPr="00267413">
        <w:t>that are defined by this repertoire.</w:t>
      </w:r>
    </w:p>
    <w:p w14:paraId="6BBFB3F3" w14:textId="77777777" w:rsidR="00B7783E" w:rsidRDefault="00B7783E" w:rsidP="002B1EBC">
      <w:pPr>
        <w:pStyle w:val="Caption"/>
        <w:rPr>
          <w:b w:val="0"/>
          <w:bCs w:val="0"/>
          <w:i/>
          <w:iCs/>
        </w:rPr>
      </w:pPr>
      <w:bookmarkStart w:id="664" w:name="_Toc314595384"/>
      <w:r w:rsidRPr="002B1EBC">
        <w:rPr>
          <w:i/>
          <w:iCs/>
        </w:rPr>
        <w:t xml:space="preserve">Table </w:t>
      </w:r>
      <w:r w:rsidRPr="002B1EBC">
        <w:rPr>
          <w:i/>
          <w:iCs/>
        </w:rPr>
        <w:fldChar w:fldCharType="begin"/>
      </w:r>
      <w:r w:rsidRPr="002B1EBC">
        <w:rPr>
          <w:i/>
          <w:iCs/>
        </w:rPr>
        <w:instrText xml:space="preserve"> SEQ Table </w:instrText>
      </w:r>
      <w:r w:rsidRPr="00003C76">
        <w:rPr>
          <w:i/>
          <w:iCs/>
        </w:rPr>
        <w:instrText>\</w:instrText>
      </w:r>
      <w:r w:rsidRPr="002B1EBC">
        <w:rPr>
          <w:i/>
          <w:iCs/>
        </w:rPr>
        <w:instrText xml:space="preserve">* ARABIC </w:instrText>
      </w:r>
      <w:r w:rsidRPr="002B1EBC">
        <w:rPr>
          <w:i/>
          <w:iCs/>
        </w:rPr>
        <w:fldChar w:fldCharType="separate"/>
      </w:r>
      <w:r>
        <w:rPr>
          <w:i/>
          <w:iCs/>
          <w:noProof/>
        </w:rPr>
        <w:t>5</w:t>
      </w:r>
      <w:r w:rsidRPr="002B1EBC">
        <w:rPr>
          <w:i/>
          <w:iCs/>
        </w:rPr>
        <w:fldChar w:fldCharType="end"/>
      </w:r>
      <w:r w:rsidRPr="002B1EBC">
        <w:rPr>
          <w:i/>
          <w:iCs/>
        </w:rPr>
        <w:t>: Non-UML defined data types</w:t>
      </w:r>
      <w:bookmarkEnd w:id="6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2"/>
        <w:gridCol w:w="6168"/>
      </w:tblGrid>
      <w:tr w:rsidR="00B7783E" w14:paraId="5656112A" w14:textId="77777777" w:rsidTr="005E4233">
        <w:tc>
          <w:tcPr>
            <w:tcW w:w="1572" w:type="dxa"/>
            <w:shd w:val="clear" w:color="auto" w:fill="D9D9D9"/>
          </w:tcPr>
          <w:p w14:paraId="3467626C" w14:textId="77777777" w:rsidR="00B7783E" w:rsidRDefault="00B7783E" w:rsidP="00765480">
            <w:pPr>
              <w:spacing w:after="0"/>
            </w:pPr>
            <w:r>
              <w:t>Name</w:t>
            </w:r>
          </w:p>
        </w:tc>
        <w:tc>
          <w:tcPr>
            <w:tcW w:w="6168" w:type="dxa"/>
            <w:shd w:val="clear" w:color="auto" w:fill="D9D9D9"/>
          </w:tcPr>
          <w:p w14:paraId="7D37877F" w14:textId="77777777" w:rsidR="00B7783E" w:rsidRDefault="00B7783E" w:rsidP="00765480">
            <w:pPr>
              <w:spacing w:after="0"/>
            </w:pPr>
            <w:r>
              <w:t>Description and reference</w:t>
            </w:r>
          </w:p>
        </w:tc>
      </w:tr>
      <w:tr w:rsidR="00B7783E" w14:paraId="46945233" w14:textId="77777777" w:rsidTr="00765480">
        <w:tc>
          <w:tcPr>
            <w:tcW w:w="1572" w:type="dxa"/>
            <w:shd w:val="clear" w:color="000000" w:fill="auto"/>
          </w:tcPr>
          <w:p w14:paraId="3EDD662E" w14:textId="77777777" w:rsidR="00B7783E" w:rsidRDefault="00B7783E" w:rsidP="00765480">
            <w:pPr>
              <w:spacing w:after="0"/>
            </w:pPr>
            <w:r>
              <w:t>DateTime</w:t>
            </w:r>
          </w:p>
        </w:tc>
        <w:tc>
          <w:tcPr>
            <w:tcW w:w="6168" w:type="dxa"/>
            <w:shd w:val="clear" w:color="000000" w:fill="auto"/>
          </w:tcPr>
          <w:p w14:paraId="4EA5B818" w14:textId="77777777" w:rsidR="00B7783E" w:rsidRPr="00765480" w:rsidRDefault="00B7783E" w:rsidP="00765480">
            <w:pPr>
              <w:spacing w:after="0"/>
              <w:rPr>
                <w:highlight w:val="yellow"/>
              </w:rPr>
            </w:pPr>
            <w:r w:rsidRPr="002016C4">
              <w:t xml:space="preserve">See GeneralizedTime of </w:t>
            </w:r>
            <w:r w:rsidR="0074525B">
              <w:fldChar w:fldCharType="begin"/>
            </w:r>
            <w:r w:rsidR="0074525B">
              <w:instrText xml:space="preserve"> REF _Ref311738433 \r \h  \* MERGEFORMAT </w:instrText>
            </w:r>
            <w:r w:rsidR="0074525B">
              <w:fldChar w:fldCharType="separate"/>
            </w:r>
            <w:r>
              <w:t>[7]</w:t>
            </w:r>
            <w:r w:rsidR="0074525B">
              <w:fldChar w:fldCharType="end"/>
            </w:r>
          </w:p>
        </w:tc>
      </w:tr>
      <w:tr w:rsidR="00B7783E" w14:paraId="7056A7D8" w14:textId="77777777" w:rsidTr="00765480">
        <w:tc>
          <w:tcPr>
            <w:tcW w:w="1572" w:type="dxa"/>
            <w:shd w:val="clear" w:color="000000" w:fill="auto"/>
          </w:tcPr>
          <w:p w14:paraId="4322546E" w14:textId="77777777" w:rsidR="00B7783E" w:rsidRDefault="00B7783E" w:rsidP="00765480">
            <w:pPr>
              <w:spacing w:after="0"/>
            </w:pPr>
            <w:r>
              <w:t>DN</w:t>
            </w:r>
          </w:p>
        </w:tc>
        <w:tc>
          <w:tcPr>
            <w:tcW w:w="6168" w:type="dxa"/>
            <w:shd w:val="clear" w:color="000000" w:fill="auto"/>
          </w:tcPr>
          <w:p w14:paraId="170DDB00" w14:textId="77777777" w:rsidR="00B7783E" w:rsidRDefault="00B7783E" w:rsidP="00C404ED">
            <w:pPr>
              <w:rPr>
                <w:lang w:val="en-US"/>
              </w:rPr>
            </w:pPr>
            <w:r w:rsidRPr="00CF4A5F">
              <w:rPr>
                <w:lang w:val="en-US"/>
              </w:rPr>
              <w:t>Th</w:t>
            </w:r>
            <w:r>
              <w:rPr>
                <w:lang w:val="en-US"/>
              </w:rPr>
              <w:t xml:space="preserve">e DN (see Distinguished Name of </w:t>
            </w:r>
            <w:r>
              <w:rPr>
                <w:lang w:val="en-US"/>
              </w:rPr>
              <w:fldChar w:fldCharType="begin"/>
            </w:r>
            <w:r>
              <w:rPr>
                <w:lang w:val="en-US"/>
              </w:rPr>
              <w:instrText xml:space="preserve"> REF _Ref313488282 \r \h </w:instrText>
            </w:r>
            <w:r>
              <w:rPr>
                <w:lang w:val="en-US"/>
              </w:rPr>
            </w:r>
            <w:r>
              <w:rPr>
                <w:lang w:val="en-US"/>
              </w:rPr>
              <w:fldChar w:fldCharType="separate"/>
            </w:r>
            <w:r>
              <w:rPr>
                <w:lang w:val="en-US"/>
              </w:rPr>
              <w:t>[8]</w:t>
            </w:r>
            <w:r>
              <w:rPr>
                <w:lang w:val="en-US"/>
              </w:rPr>
              <w:fldChar w:fldCharType="end"/>
            </w:r>
            <w:r>
              <w:rPr>
                <w:lang w:val="en-US"/>
              </w:rPr>
              <w:t>) of an object contains a sequence</w:t>
            </w:r>
            <w:r w:rsidRPr="00CF4A5F">
              <w:rPr>
                <w:lang w:val="en-US"/>
              </w:rPr>
              <w:t xml:space="preserve"> of one or more </w:t>
            </w:r>
            <w:r>
              <w:rPr>
                <w:lang w:val="en-US"/>
              </w:rPr>
              <w:t>name components.</w:t>
            </w:r>
            <w:r w:rsidRPr="00CF4A5F">
              <w:rPr>
                <w:lang w:val="en-US"/>
              </w:rPr>
              <w:t xml:space="preserve"> Each initial sub-sequence </w:t>
            </w:r>
            <w:r>
              <w:rPr>
                <w:lang w:val="en-US"/>
              </w:rPr>
              <w:t xml:space="preserve">(note 1) </w:t>
            </w:r>
            <w:r w:rsidRPr="00CF4A5F">
              <w:rPr>
                <w:lang w:val="en-US"/>
              </w:rPr>
              <w:t xml:space="preserve">of </w:t>
            </w:r>
            <w:r w:rsidRPr="00CF4A5F">
              <w:rPr>
                <w:lang w:val="en-US"/>
              </w:rPr>
              <w:lastRenderedPageBreak/>
              <w:t xml:space="preserve">the </w:t>
            </w:r>
            <w:r>
              <w:rPr>
                <w:lang w:val="en-US"/>
              </w:rPr>
              <w:t xml:space="preserve">object </w:t>
            </w:r>
            <w:r w:rsidRPr="00CF4A5F">
              <w:rPr>
                <w:lang w:val="en-US"/>
              </w:rPr>
              <w:t xml:space="preserve">name is also the name of an object. The sequence of objects so identified, starting with the </w:t>
            </w:r>
            <w:r>
              <w:rPr>
                <w:lang w:val="en-US"/>
              </w:rPr>
              <w:t>one identified by only the first name component</w:t>
            </w:r>
            <w:r w:rsidRPr="00CF4A5F">
              <w:rPr>
                <w:lang w:val="en-US"/>
              </w:rPr>
              <w:t xml:space="preserve"> and ending with the object being named, is such that each is the immediate superior </w:t>
            </w:r>
            <w:r>
              <w:rPr>
                <w:lang w:val="en-US"/>
              </w:rPr>
              <w:t xml:space="preserve">(note 2) </w:t>
            </w:r>
            <w:r w:rsidRPr="00CF4A5F">
              <w:rPr>
                <w:lang w:val="en-US"/>
              </w:rPr>
              <w:t>of that which follows it in the sequence.</w:t>
            </w:r>
          </w:p>
          <w:p w14:paraId="09975D14" w14:textId="77777777" w:rsidR="00B7783E" w:rsidRDefault="00B7783E" w:rsidP="002B04D3">
            <w:pPr>
              <w:rPr>
                <w:lang w:val="en-US"/>
              </w:rPr>
            </w:pPr>
            <w:r>
              <w:rPr>
                <w:lang w:val="en-US"/>
              </w:rPr>
              <w:t>Note 1: Suppose an object’s DN is composed of a sequence of 4 name components, i.e., 1</w:t>
            </w:r>
            <w:r w:rsidRPr="00CF4A5F">
              <w:rPr>
                <w:vertAlign w:val="superscript"/>
                <w:lang w:val="en-US"/>
              </w:rPr>
              <w:t>st</w:t>
            </w:r>
            <w:r>
              <w:rPr>
                <w:lang w:val="en-US"/>
              </w:rPr>
              <w:t>, 2</w:t>
            </w:r>
            <w:r w:rsidRPr="00CF4A5F">
              <w:rPr>
                <w:vertAlign w:val="superscript"/>
                <w:lang w:val="en-US"/>
              </w:rPr>
              <w:t>nd</w:t>
            </w:r>
            <w:r>
              <w:rPr>
                <w:lang w:val="en-US"/>
              </w:rPr>
              <w:t>, 3</w:t>
            </w:r>
            <w:r w:rsidRPr="00CF4A5F">
              <w:rPr>
                <w:vertAlign w:val="superscript"/>
                <w:lang w:val="en-US"/>
              </w:rPr>
              <w:t>rd</w:t>
            </w:r>
            <w:r>
              <w:rPr>
                <w:lang w:val="en-US"/>
              </w:rPr>
              <w:t xml:space="preserve"> and 4</w:t>
            </w:r>
            <w:r w:rsidRPr="00CF4A5F">
              <w:rPr>
                <w:vertAlign w:val="superscript"/>
                <w:lang w:val="en-US"/>
              </w:rPr>
              <w:t>th</w:t>
            </w:r>
            <w:r>
              <w:rPr>
                <w:lang w:val="en-US"/>
              </w:rPr>
              <w:t xml:space="preserve"> components. The “initial sub-sequence” is composed of the 1</w:t>
            </w:r>
            <w:r w:rsidRPr="00C404ED">
              <w:rPr>
                <w:vertAlign w:val="superscript"/>
                <w:lang w:val="en-US"/>
              </w:rPr>
              <w:t>st</w:t>
            </w:r>
            <w:r>
              <w:rPr>
                <w:lang w:val="en-US"/>
              </w:rPr>
              <w:t>, 2</w:t>
            </w:r>
            <w:r w:rsidRPr="00C404ED">
              <w:rPr>
                <w:vertAlign w:val="superscript"/>
                <w:lang w:val="en-US"/>
              </w:rPr>
              <w:t>nd</w:t>
            </w:r>
            <w:r>
              <w:rPr>
                <w:lang w:val="en-US"/>
              </w:rPr>
              <w:t xml:space="preserve"> and 3</w:t>
            </w:r>
            <w:r w:rsidRPr="00C404ED">
              <w:rPr>
                <w:vertAlign w:val="superscript"/>
                <w:lang w:val="en-US"/>
              </w:rPr>
              <w:t>rd</w:t>
            </w:r>
            <w:r>
              <w:rPr>
                <w:lang w:val="en-US"/>
              </w:rPr>
              <w:t xml:space="preserve"> components.</w:t>
            </w:r>
          </w:p>
          <w:p w14:paraId="0EDA8616" w14:textId="77777777" w:rsidR="00B7783E" w:rsidRPr="00357E5F" w:rsidRDefault="00B7783E" w:rsidP="002B04D3">
            <w:pPr>
              <w:rPr>
                <w:lang w:val="en-US"/>
              </w:rPr>
            </w:pPr>
            <w:r>
              <w:rPr>
                <w:lang w:val="en-US"/>
              </w:rPr>
              <w:t xml:space="preserve">Note 2: Suppose object A is name-contained (see </w:t>
            </w:r>
            <w:r>
              <w:rPr>
                <w:lang w:val="en-US"/>
              </w:rPr>
              <w:fldChar w:fldCharType="begin"/>
            </w:r>
            <w:r>
              <w:rPr>
                <w:lang w:val="en-US"/>
              </w:rPr>
              <w:instrText xml:space="preserve"> REF _Ref313533442 \r \h </w:instrText>
            </w:r>
            <w:r>
              <w:rPr>
                <w:lang w:val="en-US"/>
              </w:rPr>
            </w:r>
            <w:r>
              <w:rPr>
                <w:lang w:val="en-US"/>
              </w:rPr>
              <w:fldChar w:fldCharType="separate"/>
            </w:r>
            <w:r>
              <w:rPr>
                <w:lang w:val="en-US"/>
              </w:rPr>
              <w:t>5.3.3</w:t>
            </w:r>
            <w:r>
              <w:rPr>
                <w:lang w:val="en-US"/>
              </w:rPr>
              <w:fldChar w:fldCharType="end"/>
            </w:r>
            <w:r>
              <w:rPr>
                <w:lang w:val="en-US"/>
              </w:rPr>
              <w:t>) by object B, object B is said to be the immediate superior of object A.</w:t>
            </w:r>
          </w:p>
        </w:tc>
      </w:tr>
      <w:tr w:rsidR="00B7783E" w14:paraId="61F3BF9B" w14:textId="77777777" w:rsidTr="00765480">
        <w:tc>
          <w:tcPr>
            <w:tcW w:w="1572" w:type="dxa"/>
            <w:shd w:val="clear" w:color="000000" w:fill="auto"/>
          </w:tcPr>
          <w:p w14:paraId="47720FF7" w14:textId="77777777" w:rsidR="00B7783E" w:rsidRDefault="00B7783E" w:rsidP="00765480">
            <w:pPr>
              <w:spacing w:after="0"/>
            </w:pPr>
            <w:r>
              <w:lastRenderedPageBreak/>
              <w:t>Real</w:t>
            </w:r>
          </w:p>
        </w:tc>
        <w:tc>
          <w:tcPr>
            <w:tcW w:w="6168" w:type="dxa"/>
            <w:shd w:val="clear" w:color="000000" w:fill="auto"/>
          </w:tcPr>
          <w:p w14:paraId="7DDB525D" w14:textId="77777777" w:rsidR="00B7783E" w:rsidRPr="00765480" w:rsidRDefault="00B7783E" w:rsidP="00765480">
            <w:pPr>
              <w:spacing w:after="0"/>
              <w:rPr>
                <w:highlight w:val="yellow"/>
              </w:rPr>
            </w:pPr>
            <w:r w:rsidRPr="002016C4">
              <w:t>See Real type of [7]</w:t>
            </w:r>
          </w:p>
        </w:tc>
      </w:tr>
    </w:tbl>
    <w:p w14:paraId="5F0A8708" w14:textId="77777777" w:rsidR="00B7783E" w:rsidRPr="00DA0228" w:rsidRDefault="00B7783E" w:rsidP="0074525B">
      <w:pPr>
        <w:pStyle w:val="Heading4"/>
        <w:numPr>
          <w:ilvl w:val="3"/>
          <w:numId w:val="11"/>
        </w:numPr>
        <w:tabs>
          <w:tab w:val="clear" w:pos="2880"/>
        </w:tabs>
      </w:pPr>
      <w:bookmarkStart w:id="665" w:name="_Toc311121728"/>
      <w:r>
        <w:t>Example</w:t>
      </w:r>
      <w:bookmarkEnd w:id="662"/>
      <w:r>
        <w:t>s</w:t>
      </w:r>
      <w:bookmarkEnd w:id="665"/>
    </w:p>
    <w:p w14:paraId="31EB2310" w14:textId="77777777" w:rsidR="00B7783E" w:rsidRDefault="00B7783E" w:rsidP="008965F1">
      <w:pPr>
        <w:ind w:left="360"/>
      </w:pPr>
      <w:bookmarkStart w:id="666" w:name="_Toc303068620"/>
      <w:r>
        <w:t>TBD</w:t>
      </w:r>
    </w:p>
    <w:p w14:paraId="24ACD888" w14:textId="77777777" w:rsidR="00B7783E" w:rsidRPr="00DA0228" w:rsidRDefault="00B7783E" w:rsidP="0074525B">
      <w:pPr>
        <w:pStyle w:val="Heading4"/>
        <w:numPr>
          <w:ilvl w:val="3"/>
          <w:numId w:val="11"/>
        </w:numPr>
        <w:tabs>
          <w:tab w:val="clear" w:pos="2880"/>
        </w:tabs>
      </w:pPr>
      <w:bookmarkStart w:id="667" w:name="_Toc311121729"/>
      <w:r>
        <w:t>Name style</w:t>
      </w:r>
      <w:bookmarkEnd w:id="666"/>
      <w:bookmarkEnd w:id="667"/>
    </w:p>
    <w:p w14:paraId="15FBAA55" w14:textId="77777777" w:rsidR="00B7783E" w:rsidRPr="0077259C" w:rsidRDefault="00B7783E" w:rsidP="0077259C">
      <w:bookmarkStart w:id="668" w:name="_Toc303068621"/>
      <w:r>
        <w:t>It s</w:t>
      </w:r>
      <w:r w:rsidRPr="0077259C">
        <w:t xml:space="preserve">hall </w:t>
      </w:r>
      <w:r>
        <w:t>use the</w:t>
      </w:r>
      <w:r w:rsidRPr="0077259C">
        <w:t xml:space="preserve"> UCC</w:t>
      </w:r>
      <w:r>
        <w:t xml:space="preserve"> style</w:t>
      </w:r>
      <w:r w:rsidRPr="0077259C">
        <w:t>.</w:t>
      </w:r>
    </w:p>
    <w:p w14:paraId="72C238F2" w14:textId="77777777" w:rsidR="00B7783E" w:rsidRDefault="00B7783E" w:rsidP="0074525B">
      <w:pPr>
        <w:pStyle w:val="Heading1"/>
        <w:numPr>
          <w:ilvl w:val="0"/>
          <w:numId w:val="11"/>
        </w:numPr>
        <w:tabs>
          <w:tab w:val="clear" w:pos="720"/>
        </w:tabs>
      </w:pPr>
      <w:bookmarkStart w:id="669" w:name="_Ref310867301"/>
      <w:bookmarkStart w:id="670" w:name="_Toc311121730"/>
      <w:bookmarkStart w:id="671" w:name="_Toc314595341"/>
      <w:r>
        <w:t>Qualifier</w:t>
      </w:r>
      <w:bookmarkEnd w:id="668"/>
      <w:bookmarkEnd w:id="669"/>
      <w:bookmarkEnd w:id="670"/>
      <w:bookmarkEnd w:id="671"/>
    </w:p>
    <w:p w14:paraId="200F935A" w14:textId="77777777" w:rsidR="00B7783E" w:rsidRDefault="00B7783E" w:rsidP="005D4294">
      <w:r>
        <w:t>T</w:t>
      </w:r>
      <w:r w:rsidRPr="00F006B4">
        <w:t>his sub</w:t>
      </w:r>
      <w:r>
        <w:t>-</w:t>
      </w:r>
      <w:r w:rsidRPr="00F006B4">
        <w:t xml:space="preserve">clause defines </w:t>
      </w:r>
      <w:r>
        <w:t>the qualifiers applicable for model elements specified in this document, e.g., the IOC (see </w:t>
      </w:r>
      <w:r>
        <w:fldChar w:fldCharType="begin"/>
      </w:r>
      <w:r>
        <w:instrText xml:space="preserve"> REF _Ref313612255 \r \h </w:instrText>
      </w:r>
      <w:r>
        <w:fldChar w:fldCharType="separate"/>
      </w:r>
      <w:r>
        <w:t>5.3.2</w:t>
      </w:r>
      <w:r>
        <w:fldChar w:fldCharType="end"/>
      </w:r>
      <w:r>
        <w:t xml:space="preserve">), the Attribute (see </w:t>
      </w:r>
      <w:r>
        <w:fldChar w:fldCharType="begin"/>
      </w:r>
      <w:r>
        <w:instrText xml:space="preserve"> REF _Ref313612311 \r \h </w:instrText>
      </w:r>
      <w:r>
        <w:fldChar w:fldCharType="separate"/>
      </w:r>
      <w:r>
        <w:t>5.2.1</w:t>
      </w:r>
      <w:r>
        <w:fldChar w:fldCharType="end"/>
      </w:r>
      <w:r>
        <w:t>). The possible qualifications are M, O, CM, CO and C. Their meanings are specified in this section. This type of qualifier is called Support Qualifier.</w:t>
      </w:r>
    </w:p>
    <w:p w14:paraId="1094ABDB" w14:textId="77777777" w:rsidR="00B7783E" w:rsidRDefault="00B7783E" w:rsidP="00303F1E">
      <w:r>
        <w:t>T</w:t>
      </w:r>
      <w:r w:rsidRPr="00F006B4">
        <w:t>his sub</w:t>
      </w:r>
      <w:r>
        <w:t>-</w:t>
      </w:r>
      <w:r w:rsidRPr="00F006B4">
        <w:t xml:space="preserve">clause </w:t>
      </w:r>
      <w:r>
        <w:t xml:space="preserve">also </w:t>
      </w:r>
      <w:r w:rsidRPr="00F006B4">
        <w:t xml:space="preserve">defines </w:t>
      </w:r>
      <w:r>
        <w:t xml:space="preserve">the qualifiers applicable to individual property of a model element, e.g., see Attributes properties in </w:t>
      </w:r>
      <w:r>
        <w:fldChar w:fldCharType="begin"/>
      </w:r>
      <w:r>
        <w:instrText xml:space="preserve"> REF _Ref313612591 \r \h </w:instrText>
      </w:r>
      <w:r>
        <w:fldChar w:fldCharType="separate"/>
      </w:r>
      <w:r>
        <w:t>5.2.1</w:t>
      </w:r>
      <w:r>
        <w:fldChar w:fldCharType="end"/>
      </w:r>
      <w:r>
        <w:t>. The possible qualifications are M, O, CM, CO and ‘-‘. Their meanings are specified in this section. This type of qualifier is simply called Qualifier.</w:t>
      </w:r>
    </w:p>
    <w:p w14:paraId="3291A0F7" w14:textId="77777777" w:rsidR="00B7783E" w:rsidRPr="00F006B4" w:rsidRDefault="00B7783E" w:rsidP="009D7907">
      <w:pPr>
        <w:keepNext/>
        <w:spacing w:after="0"/>
      </w:pPr>
      <w:r w:rsidRPr="00F006B4">
        <w:t>Definition of qualifier M (Mandatory):</w:t>
      </w:r>
    </w:p>
    <w:p w14:paraId="17D8E43F" w14:textId="77777777" w:rsidR="00B7783E" w:rsidRPr="00F006B4" w:rsidRDefault="00B7783E" w:rsidP="0074525B">
      <w:pPr>
        <w:numPr>
          <w:ilvl w:val="0"/>
          <w:numId w:val="7"/>
        </w:numPr>
        <w:overflowPunct w:val="0"/>
        <w:autoSpaceDE w:val="0"/>
        <w:autoSpaceDN w:val="0"/>
        <w:adjustRightInd w:val="0"/>
        <w:textAlignment w:val="baseline"/>
      </w:pPr>
      <w:r>
        <w:t xml:space="preserve">The capability (e.g. the Attribute named </w:t>
      </w:r>
      <w:r w:rsidRPr="005E7B13">
        <w:rPr>
          <w:rFonts w:ascii="Courier New" w:hAnsi="Courier New" w:cs="Courier New"/>
        </w:rPr>
        <w:t>abc</w:t>
      </w:r>
      <w:r>
        <w:t xml:space="preserve"> of an IOC named </w:t>
      </w:r>
      <w:r>
        <w:rPr>
          <w:rFonts w:ascii="Courier New" w:hAnsi="Courier New" w:cs="Courier New"/>
        </w:rPr>
        <w:t>Xyz</w:t>
      </w:r>
      <w:r>
        <w:t xml:space="preserve">; the write property of Attribute named </w:t>
      </w:r>
      <w:r w:rsidRPr="00357E5F">
        <w:rPr>
          <w:rFonts w:ascii="Courier New" w:hAnsi="Courier New" w:cs="Courier New"/>
        </w:rPr>
        <w:t>abc</w:t>
      </w:r>
      <w:r w:rsidRPr="00357E5F">
        <w:t xml:space="preserve"> </w:t>
      </w:r>
      <w:r>
        <w:t xml:space="preserve">of an IOC named </w:t>
      </w:r>
      <w:r>
        <w:rPr>
          <w:rFonts w:ascii="Courier New" w:hAnsi="Courier New" w:cs="Courier New"/>
        </w:rPr>
        <w:t>Xyz</w:t>
      </w:r>
      <w:r w:rsidRPr="00357E5F">
        <w:t>;</w:t>
      </w:r>
      <w:r>
        <w:rPr>
          <w:rFonts w:ascii="Courier New" w:hAnsi="Courier New" w:cs="Courier New"/>
        </w:rPr>
        <w:t xml:space="preserve"> </w:t>
      </w:r>
      <w:r>
        <w:t xml:space="preserve">the IOC named </w:t>
      </w:r>
      <w:r>
        <w:rPr>
          <w:rFonts w:ascii="Courier New" w:hAnsi="Courier New" w:cs="Courier New"/>
        </w:rPr>
        <w:t>Xyz</w:t>
      </w:r>
      <w:r>
        <w:t>)</w:t>
      </w:r>
      <w:r w:rsidRPr="00F006B4">
        <w:t xml:space="preserve"> shall be supported.</w:t>
      </w:r>
    </w:p>
    <w:p w14:paraId="76B9076C" w14:textId="77777777" w:rsidR="00B7783E" w:rsidRPr="00F006B4" w:rsidRDefault="00B7783E" w:rsidP="009D7907">
      <w:pPr>
        <w:keepNext/>
        <w:spacing w:after="0"/>
      </w:pPr>
      <w:r w:rsidRPr="00F006B4">
        <w:t xml:space="preserve">Definition of qualifier O (Optional): </w:t>
      </w:r>
    </w:p>
    <w:p w14:paraId="335E9F77" w14:textId="77777777" w:rsidR="00B7783E" w:rsidRPr="00F006B4" w:rsidRDefault="00B7783E" w:rsidP="0074525B">
      <w:pPr>
        <w:numPr>
          <w:ilvl w:val="0"/>
          <w:numId w:val="7"/>
        </w:numPr>
        <w:overflowPunct w:val="0"/>
        <w:autoSpaceDE w:val="0"/>
        <w:autoSpaceDN w:val="0"/>
        <w:adjustRightInd w:val="0"/>
        <w:textAlignment w:val="baseline"/>
      </w:pPr>
      <w:r>
        <w:t xml:space="preserve">The capability </w:t>
      </w:r>
      <w:r w:rsidRPr="00F006B4">
        <w:t>may or may not be supported.</w:t>
      </w:r>
    </w:p>
    <w:p w14:paraId="50185AFE" w14:textId="77777777" w:rsidR="00B7783E" w:rsidRPr="00F006B4" w:rsidRDefault="00B7783E" w:rsidP="005D4294">
      <w:pPr>
        <w:spacing w:after="0"/>
      </w:pPr>
      <w:r w:rsidRPr="00F006B4">
        <w:t>Definition of qualifier CM (Conditional-Mandatory):</w:t>
      </w:r>
    </w:p>
    <w:p w14:paraId="5167960B" w14:textId="77777777" w:rsidR="00B7783E" w:rsidRDefault="00B7783E" w:rsidP="0074525B">
      <w:pPr>
        <w:numPr>
          <w:ilvl w:val="0"/>
          <w:numId w:val="5"/>
        </w:numPr>
        <w:tabs>
          <w:tab w:val="clear" w:pos="1004"/>
          <w:tab w:val="num" w:pos="720"/>
        </w:tabs>
        <w:overflowPunct w:val="0"/>
        <w:autoSpaceDE w:val="0"/>
        <w:autoSpaceDN w:val="0"/>
        <w:adjustRightInd w:val="0"/>
        <w:spacing w:after="0"/>
        <w:ind w:left="720"/>
        <w:textAlignment w:val="baseline"/>
      </w:pPr>
      <w:r>
        <w:t>The capability shall be supported</w:t>
      </w:r>
      <w:r w:rsidRPr="00F006B4">
        <w:t xml:space="preserve"> under certain conditions, specifically:</w:t>
      </w:r>
    </w:p>
    <w:p w14:paraId="0DF400B0" w14:textId="77777777" w:rsidR="00B7783E" w:rsidRDefault="00B7783E" w:rsidP="0074525B">
      <w:pPr>
        <w:numPr>
          <w:ilvl w:val="0"/>
          <w:numId w:val="8"/>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14:paraId="64CB077F" w14:textId="77777777" w:rsidR="00B7783E" w:rsidRPr="00F006B4" w:rsidRDefault="00B7783E" w:rsidP="005D4294">
      <w:pPr>
        <w:spacing w:after="0"/>
      </w:pPr>
    </w:p>
    <w:p w14:paraId="5BEB8FBE" w14:textId="77777777" w:rsidR="00B7783E" w:rsidRPr="00F006B4" w:rsidRDefault="00B7783E" w:rsidP="009D7907">
      <w:pPr>
        <w:keepNext/>
        <w:spacing w:after="0"/>
      </w:pPr>
      <w:r w:rsidRPr="00F006B4">
        <w:t>Definition of qualifier CO (Conditional-Optional):</w:t>
      </w:r>
    </w:p>
    <w:p w14:paraId="76F6487B" w14:textId="77777777" w:rsidR="00B7783E" w:rsidRDefault="00B7783E" w:rsidP="0074525B">
      <w:pPr>
        <w:keepNext/>
        <w:numPr>
          <w:ilvl w:val="0"/>
          <w:numId w:val="6"/>
        </w:numPr>
        <w:tabs>
          <w:tab w:val="clear" w:pos="1004"/>
          <w:tab w:val="num" w:pos="720"/>
        </w:tabs>
        <w:overflowPunct w:val="0"/>
        <w:autoSpaceDE w:val="0"/>
        <w:autoSpaceDN w:val="0"/>
        <w:adjustRightInd w:val="0"/>
        <w:spacing w:after="0"/>
        <w:ind w:left="714" w:hanging="357"/>
        <w:textAlignment w:val="baseline"/>
      </w:pPr>
      <w:r>
        <w:t>The capability shall be may be supported</w:t>
      </w:r>
      <w:r w:rsidRPr="00F006B4">
        <w:t xml:space="preserve"> under certain conditions, specifically:</w:t>
      </w:r>
    </w:p>
    <w:p w14:paraId="61479C6E" w14:textId="77777777" w:rsidR="00B7783E" w:rsidRDefault="00B7783E" w:rsidP="0074525B">
      <w:pPr>
        <w:numPr>
          <w:ilvl w:val="0"/>
          <w:numId w:val="9"/>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14:paraId="13490AA5" w14:textId="77777777" w:rsidR="00B7783E" w:rsidRPr="00F006B4" w:rsidRDefault="00B7783E" w:rsidP="009D7907">
      <w:pPr>
        <w:keepNext/>
        <w:spacing w:before="120" w:after="0"/>
      </w:pPr>
      <w:r w:rsidRPr="00F006B4">
        <w:t>Definition of qu</w:t>
      </w:r>
      <w:r>
        <w:t>alifier C (Conditional</w:t>
      </w:r>
      <w:r w:rsidRPr="00F006B4">
        <w:t>):</w:t>
      </w:r>
    </w:p>
    <w:p w14:paraId="742A17E2" w14:textId="77777777" w:rsidR="00B7783E" w:rsidRDefault="00B7783E" w:rsidP="0074525B">
      <w:pPr>
        <w:keepNext/>
        <w:numPr>
          <w:ilvl w:val="0"/>
          <w:numId w:val="6"/>
        </w:numPr>
        <w:tabs>
          <w:tab w:val="clear" w:pos="1004"/>
          <w:tab w:val="num" w:pos="720"/>
        </w:tabs>
        <w:overflowPunct w:val="0"/>
        <w:autoSpaceDE w:val="0"/>
        <w:autoSpaceDN w:val="0"/>
        <w:adjustRightInd w:val="0"/>
        <w:spacing w:after="0"/>
        <w:ind w:left="714" w:hanging="357"/>
        <w:textAlignment w:val="baseline"/>
      </w:pPr>
      <w:r>
        <w:t>The capability shall be supported by at least one but not all solutions.</w:t>
      </w:r>
    </w:p>
    <w:p w14:paraId="0DE31EEF" w14:textId="77777777" w:rsidR="00B7783E" w:rsidRDefault="00B7783E" w:rsidP="00ED750A">
      <w:pPr>
        <w:keepNext/>
        <w:spacing w:after="0"/>
      </w:pPr>
    </w:p>
    <w:p w14:paraId="5D26649B" w14:textId="77777777" w:rsidR="00B7783E" w:rsidRPr="00F006B4" w:rsidRDefault="00B7783E" w:rsidP="00ED750A">
      <w:pPr>
        <w:keepNext/>
        <w:spacing w:after="0"/>
      </w:pPr>
      <w:r w:rsidRPr="00F006B4">
        <w:t xml:space="preserve">Definition of qualifier </w:t>
      </w:r>
      <w:r>
        <w:t>‘-‘</w:t>
      </w:r>
      <w:r w:rsidRPr="00F006B4">
        <w:t xml:space="preserve">: </w:t>
      </w:r>
    </w:p>
    <w:p w14:paraId="24EE677A" w14:textId="77777777" w:rsidR="00B7783E" w:rsidRDefault="00B7783E" w:rsidP="0074525B">
      <w:pPr>
        <w:numPr>
          <w:ilvl w:val="0"/>
          <w:numId w:val="7"/>
        </w:numPr>
        <w:overflowPunct w:val="0"/>
        <w:autoSpaceDE w:val="0"/>
        <w:autoSpaceDN w:val="0"/>
        <w:adjustRightInd w:val="0"/>
        <w:textAlignment w:val="baseline"/>
      </w:pPr>
      <w:r>
        <w:t>The capability shall not be supported</w:t>
      </w:r>
      <w:r w:rsidRPr="00F006B4">
        <w:t>.</w:t>
      </w:r>
    </w:p>
    <w:p w14:paraId="69046CA3" w14:textId="77777777" w:rsidR="00B7783E" w:rsidRPr="00357E5F" w:rsidRDefault="00B7783E" w:rsidP="00357E5F">
      <w:pPr>
        <w:pStyle w:val="EditorsNote"/>
        <w:ind w:left="0"/>
        <w:rPr>
          <w:color w:val="auto"/>
        </w:rPr>
      </w:pPr>
      <w:r w:rsidRPr="00357E5F">
        <w:rPr>
          <w:color w:val="auto"/>
        </w:rPr>
        <w:t>Editor</w:t>
      </w:r>
      <w:r>
        <w:rPr>
          <w:color w:val="auto"/>
        </w:rPr>
        <w:t>’</w:t>
      </w:r>
      <w:r w:rsidRPr="00357E5F">
        <w:rPr>
          <w:color w:val="auto"/>
        </w:rPr>
        <w:t>s note: It is clear that M and O are mutually exclusive. For example, an attribute can be qualified as M or O but not both. It is not clear if CM and CO are mutually exclusive. In other words, it is not clear if an attribute can have two qualifications CM and CO at the same time. 3GPP and TM Forum are requested to provide feedback.</w:t>
      </w:r>
    </w:p>
    <w:p w14:paraId="69C8A7B1" w14:textId="77777777" w:rsidR="00B7783E" w:rsidRDefault="00B7783E" w:rsidP="0074525B">
      <w:pPr>
        <w:pStyle w:val="Heading1"/>
        <w:numPr>
          <w:ilvl w:val="0"/>
          <w:numId w:val="11"/>
        </w:numPr>
        <w:tabs>
          <w:tab w:val="clear" w:pos="720"/>
        </w:tabs>
      </w:pPr>
      <w:bookmarkStart w:id="672" w:name="_Ref309716884"/>
      <w:bookmarkStart w:id="673" w:name="_Toc311121731"/>
      <w:bookmarkStart w:id="674" w:name="_Toc314595342"/>
      <w:r w:rsidRPr="002A4400">
        <w:t>UML Diagram Requirements</w:t>
      </w:r>
      <w:bookmarkEnd w:id="672"/>
      <w:bookmarkEnd w:id="673"/>
      <w:bookmarkEnd w:id="674"/>
    </w:p>
    <w:p w14:paraId="51D62284" w14:textId="77777777" w:rsidR="00B7783E" w:rsidRDefault="00B7783E" w:rsidP="007C7198">
      <w:r>
        <w:t>Object classes and their relationships shall be presented in class diagrams.</w:t>
      </w:r>
    </w:p>
    <w:p w14:paraId="1EF70D67" w14:textId="77777777" w:rsidR="00B7783E" w:rsidRDefault="00B7783E" w:rsidP="007C7198">
      <w:r>
        <w:lastRenderedPageBreak/>
        <w:t>It is recommended to create:</w:t>
      </w:r>
    </w:p>
    <w:p w14:paraId="06C9EE08" w14:textId="77777777" w:rsidR="00B7783E" w:rsidRDefault="00B7783E" w:rsidP="0074525B">
      <w:pPr>
        <w:numPr>
          <w:ilvl w:val="0"/>
          <w:numId w:val="14"/>
        </w:numPr>
      </w:pPr>
      <w:r>
        <w:t>An overview class diagram containing all object classes related to a specific management area (Class Diagram).</w:t>
      </w:r>
    </w:p>
    <w:p w14:paraId="0BBD5292" w14:textId="77777777" w:rsidR="00B7783E" w:rsidRDefault="00B7783E" w:rsidP="0074525B">
      <w:pPr>
        <w:numPr>
          <w:ilvl w:val="0"/>
          <w:numId w:val="15"/>
        </w:numPr>
      </w:pPr>
      <w:r>
        <w:t>The class name compartment should contain the location of the class definition (e.g., "Qualified Name")</w:t>
      </w:r>
    </w:p>
    <w:p w14:paraId="79155E36" w14:textId="77777777" w:rsidR="00B7783E" w:rsidRDefault="00B7783E" w:rsidP="0074525B">
      <w:pPr>
        <w:numPr>
          <w:ilvl w:val="0"/>
          <w:numId w:val="15"/>
        </w:numPr>
      </w:pPr>
      <w:r>
        <w:t>The class attributes should show the "Signature". (</w:t>
      </w:r>
      <w:proofErr w:type="gramStart"/>
      <w:r>
        <w:t>see</w:t>
      </w:r>
      <w:proofErr w:type="gramEnd"/>
      <w:r>
        <w:t xml:space="preserve"> section 7.3.44 of </w:t>
      </w:r>
      <w:r>
        <w:fldChar w:fldCharType="begin"/>
      </w:r>
      <w:r>
        <w:instrText xml:space="preserve"> REF _Ref309642245 \n \h </w:instrText>
      </w:r>
      <w:r>
        <w:fldChar w:fldCharType="separate"/>
      </w:r>
      <w:r>
        <w:t>[2]</w:t>
      </w:r>
      <w:r>
        <w:fldChar w:fldCharType="end"/>
      </w:r>
      <w:r>
        <w:t xml:space="preserve"> for the signature definition);</w:t>
      </w:r>
    </w:p>
    <w:p w14:paraId="43CC4024" w14:textId="77777777" w:rsidR="00B7783E" w:rsidRDefault="00B7783E" w:rsidP="0074525B">
      <w:pPr>
        <w:numPr>
          <w:ilvl w:val="0"/>
          <w:numId w:val="14"/>
        </w:numPr>
      </w:pPr>
      <w:r>
        <w:t>A separate inheritance class diagram in case the overview diagram would be overloaded when showing the inheritance structure (Inheritance Class Diagram);</w:t>
      </w:r>
    </w:p>
    <w:p w14:paraId="0DC58F1B" w14:textId="77777777" w:rsidR="00B7783E" w:rsidRDefault="00B7783E" w:rsidP="0074525B">
      <w:pPr>
        <w:numPr>
          <w:ilvl w:val="0"/>
          <w:numId w:val="14"/>
        </w:numPr>
      </w:pPr>
      <w:r>
        <w:t>A class diagram containing the user defined data types (Type Definitions Diagram);</w:t>
      </w:r>
    </w:p>
    <w:p w14:paraId="6F0FB31B" w14:textId="77777777" w:rsidR="00B7783E" w:rsidRDefault="00B7783E" w:rsidP="0074525B">
      <w:pPr>
        <w:numPr>
          <w:ilvl w:val="0"/>
          <w:numId w:val="14"/>
        </w:numPr>
      </w:pPr>
      <w:r>
        <w:t>Additional class diagrams to show specific parts of the specification in detail;</w:t>
      </w:r>
    </w:p>
    <w:p w14:paraId="48570AC5" w14:textId="77777777" w:rsidR="00B7783E" w:rsidRDefault="00B7783E" w:rsidP="0074525B">
      <w:pPr>
        <w:numPr>
          <w:ilvl w:val="0"/>
          <w:numId w:val="14"/>
        </w:numPr>
      </w:pPr>
      <w:r>
        <w:t>State diagrams for complex state attributes.</w:t>
      </w:r>
    </w:p>
    <w:p w14:paraId="4E44FA10" w14:textId="77777777" w:rsidR="00B7783E" w:rsidRPr="00F006B4" w:rsidRDefault="00B7783E" w:rsidP="005D4294"/>
    <w:p w14:paraId="473A1120" w14:textId="77777777" w:rsidR="00B7783E" w:rsidRDefault="00B7783E" w:rsidP="0074525B">
      <w:pPr>
        <w:pStyle w:val="Heading1"/>
        <w:numPr>
          <w:ilvl w:val="0"/>
          <w:numId w:val="11"/>
        </w:numPr>
        <w:tabs>
          <w:tab w:val="clear" w:pos="720"/>
        </w:tabs>
      </w:pPr>
      <w:bookmarkStart w:id="675" w:name="_Toc311121732"/>
      <w:bookmarkStart w:id="676" w:name="_Toc314595343"/>
      <w:r>
        <w:t>Design patterns</w:t>
      </w:r>
      <w:bookmarkEnd w:id="675"/>
      <w:bookmarkEnd w:id="676"/>
    </w:p>
    <w:p w14:paraId="19AFE63F" w14:textId="77777777" w:rsidR="00B7783E" w:rsidRDefault="00B7783E" w:rsidP="0074525B">
      <w:pPr>
        <w:pStyle w:val="Heading2"/>
        <w:numPr>
          <w:ilvl w:val="1"/>
          <w:numId w:val="11"/>
        </w:numPr>
        <w:tabs>
          <w:tab w:val="clear" w:pos="720"/>
          <w:tab w:val="clear" w:pos="1440"/>
          <w:tab w:val="num" w:pos="926"/>
        </w:tabs>
      </w:pPr>
      <w:bookmarkStart w:id="677" w:name="_Toc311121733"/>
      <w:bookmarkStart w:id="678" w:name="_Toc314595344"/>
      <w:r>
        <w:t>Intervening Class pattern and Association Class pattern</w:t>
      </w:r>
      <w:bookmarkEnd w:id="677"/>
      <w:bookmarkEnd w:id="678"/>
    </w:p>
    <w:p w14:paraId="0C20CEC4" w14:textId="77777777" w:rsidR="00B7783E" w:rsidRDefault="00B7783E" w:rsidP="0074525B">
      <w:pPr>
        <w:pStyle w:val="Heading3"/>
        <w:numPr>
          <w:ilvl w:val="2"/>
          <w:numId w:val="11"/>
        </w:numPr>
        <w:rPr>
          <w:lang w:eastAsia="zh-CN"/>
        </w:rPr>
      </w:pPr>
      <w:bookmarkStart w:id="679" w:name="_Toc311121734"/>
      <w:bookmarkStart w:id="680" w:name="_Toc314595345"/>
      <w:r>
        <w:rPr>
          <w:lang w:eastAsia="zh-CN"/>
        </w:rPr>
        <w:t>Concept and Definition</w:t>
      </w:r>
      <w:bookmarkEnd w:id="679"/>
      <w:bookmarkEnd w:id="680"/>
    </w:p>
    <w:p w14:paraId="61A8DA71" w14:textId="77777777" w:rsidR="00B7783E" w:rsidRDefault="00B7783E" w:rsidP="00C109F7">
      <w:r>
        <w:t xml:space="preserve">Classes may be related via simple direct associations or via associations with related association classes. </w:t>
      </w:r>
    </w:p>
    <w:p w14:paraId="25D10575" w14:textId="77777777" w:rsidR="00B7783E" w:rsidRDefault="00B7783E" w:rsidP="00C109F7">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14:paraId="5ECB1C43" w14:textId="77777777" w:rsidR="00B7783E" w:rsidRDefault="00B7783E" w:rsidP="00C109F7">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14:paraId="31083079" w14:textId="77777777" w:rsidR="00B7783E" w:rsidRDefault="00B7783E" w:rsidP="00E912F5">
      <w:pPr>
        <w:keepNext/>
        <w:jc w:val="center"/>
      </w:pPr>
      <w:r w:rsidRPr="009244C2">
        <w:object w:dxaOrig="7214" w:dyaOrig="5397" w14:anchorId="54B91802">
          <v:shape id="_x0000_i1050" type="#_x0000_t75" style="width:451pt;height:345.6pt" o:ole="">
            <v:imagedata r:id="rId33" o:title=""/>
          </v:shape>
          <o:OLEObject Type="Embed" ProgID="PowerPoint.Slide.12" ShapeID="_x0000_i1050" DrawAspect="Content" ObjectID="_1263572973" r:id="rId34"/>
        </w:object>
      </w:r>
    </w:p>
    <w:p w14:paraId="22386EA5" w14:textId="77777777" w:rsidR="00B7783E" w:rsidRDefault="00B7783E" w:rsidP="00E912F5">
      <w:pPr>
        <w:pStyle w:val="Caption"/>
        <w:jc w:val="center"/>
        <w:rPr>
          <w:b w:val="0"/>
          <w:bCs w:val="0"/>
        </w:rPr>
      </w:pPr>
      <w:bookmarkStart w:id="681" w:name="_Toc314595373"/>
      <w:r>
        <w:t xml:space="preserve">Figure </w:t>
      </w:r>
      <w:r w:rsidR="0074525B">
        <w:fldChar w:fldCharType="begin"/>
      </w:r>
      <w:r w:rsidR="0074525B">
        <w:instrText xml:space="preserve"> SEQ Figure \* ARABIC </w:instrText>
      </w:r>
      <w:r w:rsidR="0074525B">
        <w:fldChar w:fldCharType="separate"/>
      </w:r>
      <w:r>
        <w:rPr>
          <w:noProof/>
        </w:rPr>
        <w:t>21</w:t>
      </w:r>
      <w:r w:rsidR="0074525B">
        <w:rPr>
          <w:noProof/>
        </w:rPr>
        <w:fldChar w:fldCharType="end"/>
      </w:r>
      <w:r>
        <w:t>: Various association forms</w:t>
      </w:r>
      <w:bookmarkEnd w:id="681"/>
    </w:p>
    <w:p w14:paraId="69F97DDD" w14:textId="1DCEDC3F" w:rsidR="00B7783E" w:rsidRDefault="00B7783E" w:rsidP="00C109F7">
      <w:r>
        <w:t xml:space="preserve">The “intervening class” is essentially no different to any other class in that it may encapsulate attributes, complex behaviour </w:t>
      </w:r>
      <w:r w:rsidR="0073545D">
        <w:t>etc.</w:t>
      </w:r>
    </w:p>
    <w:p w14:paraId="235E83E5" w14:textId="77777777" w:rsidR="00B7783E" w:rsidRDefault="00B7783E" w:rsidP="00C109F7">
      <w:r>
        <w:t>The following figure shows an instance view of both an association class form and an “intervening class” form for a complex interrelationship</w:t>
      </w:r>
    </w:p>
    <w:p w14:paraId="7BF69E49" w14:textId="77777777" w:rsidR="00B7783E" w:rsidRDefault="00B7783E" w:rsidP="00E912F5">
      <w:pPr>
        <w:pStyle w:val="BodyTextKeep"/>
        <w:keepNext/>
        <w:ind w:left="0"/>
        <w:jc w:val="center"/>
      </w:pPr>
      <w:r w:rsidRPr="009244C2">
        <w:object w:dxaOrig="7214" w:dyaOrig="5397" w14:anchorId="5BDAE2E9">
          <v:shape id="_x0000_i1051" type="#_x0000_t75" style="width:457.55pt;height:347.55pt" o:ole="">
            <v:imagedata r:id="rId35" o:title=""/>
          </v:shape>
          <o:OLEObject Type="Embed" ProgID="PowerPoint.Slide.12" ShapeID="_x0000_i1051" DrawAspect="Content" ObjectID="_1263572974" r:id="rId36"/>
        </w:object>
      </w:r>
    </w:p>
    <w:p w14:paraId="3F235C44" w14:textId="77777777" w:rsidR="00B7783E" w:rsidRDefault="00B7783E" w:rsidP="002B1EBC">
      <w:pPr>
        <w:pStyle w:val="Caption"/>
        <w:jc w:val="center"/>
        <w:rPr>
          <w:b w:val="0"/>
          <w:bCs w:val="0"/>
        </w:rPr>
      </w:pPr>
      <w:bookmarkStart w:id="682" w:name="_Toc314595374"/>
      <w:r>
        <w:t xml:space="preserve">Figure </w:t>
      </w:r>
      <w:r w:rsidR="0074525B">
        <w:fldChar w:fldCharType="begin"/>
      </w:r>
      <w:r w:rsidR="0074525B">
        <w:instrText xml:space="preserve"> SEQ Figure \* ARABIC </w:instrText>
      </w:r>
      <w:r w:rsidR="0074525B">
        <w:fldChar w:fldCharType="separate"/>
      </w:r>
      <w:r>
        <w:rPr>
          <w:noProof/>
        </w:rPr>
        <w:t>22</w:t>
      </w:r>
      <w:r w:rsidR="0074525B">
        <w:rPr>
          <w:noProof/>
        </w:rPr>
        <w:fldChar w:fldCharType="end"/>
      </w:r>
      <w:r>
        <w:t>: Instance view of "intervening class"</w:t>
      </w:r>
      <w:bookmarkEnd w:id="682"/>
    </w:p>
    <w:p w14:paraId="4A977F62" w14:textId="77777777" w:rsidR="00B7783E" w:rsidRPr="00280C67" w:rsidRDefault="00B7783E" w:rsidP="00C109F7">
      <w:pPr>
        <w:pStyle w:val="BodyTextKeep"/>
        <w:ind w:left="0"/>
      </w:pPr>
      <w:r w:rsidRPr="00280C67">
        <w:rPr>
          <w:rFonts w:ascii="Times New Roman" w:hAnsi="Times New Roman"/>
          <w:sz w:val="20"/>
        </w:rP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r w:rsidRPr="00280C67">
        <w:t>.</w:t>
      </w:r>
    </w:p>
    <w:p w14:paraId="30FEB4E9" w14:textId="77777777" w:rsidR="00B7783E" w:rsidRDefault="00B7783E" w:rsidP="00E912F5">
      <w:pPr>
        <w:pStyle w:val="BodyTextKeep"/>
        <w:keepNext/>
        <w:ind w:left="0"/>
        <w:jc w:val="center"/>
      </w:pPr>
      <w:r w:rsidRPr="009244C2">
        <w:object w:dxaOrig="7214" w:dyaOrig="5397" w14:anchorId="773FEAD8">
          <v:shape id="_x0000_i1052" type="#_x0000_t75" style="width:415.65pt;height:310.9pt" o:ole="">
            <v:imagedata r:id="rId37" o:title=""/>
          </v:shape>
          <o:OLEObject Type="Embed" ProgID="PowerPoint.Slide.12" ShapeID="_x0000_i1052" DrawAspect="Content" ObjectID="_1263572975" r:id="rId38"/>
        </w:object>
      </w:r>
    </w:p>
    <w:p w14:paraId="366F0E1C" w14:textId="77777777" w:rsidR="00B7783E" w:rsidRDefault="00B7783E" w:rsidP="00C109F7">
      <w:pPr>
        <w:pStyle w:val="Caption"/>
        <w:jc w:val="center"/>
        <w:rPr>
          <w:b w:val="0"/>
          <w:bCs w:val="0"/>
        </w:rPr>
      </w:pPr>
      <w:bookmarkStart w:id="683" w:name="_Toc311088375"/>
      <w:bookmarkStart w:id="684" w:name="_Toc314595375"/>
      <w:r>
        <w:t xml:space="preserve">Figure </w:t>
      </w:r>
      <w:r w:rsidR="0074525B">
        <w:fldChar w:fldCharType="begin"/>
      </w:r>
      <w:r w:rsidR="0074525B">
        <w:instrText xml:space="preserve"> SEQ Figure \* ARABIC </w:instrText>
      </w:r>
      <w:r w:rsidR="0074525B">
        <w:fldChar w:fldCharType="separate"/>
      </w:r>
      <w:r>
        <w:rPr>
          <w:noProof/>
        </w:rPr>
        <w:t>23</w:t>
      </w:r>
      <w:r w:rsidR="0074525B">
        <w:rPr>
          <w:noProof/>
        </w:rPr>
        <w:fldChar w:fldCharType="end"/>
      </w:r>
      <w:r>
        <w:t>: SNC intervening in TP-TP relationship</w:t>
      </w:r>
      <w:bookmarkEnd w:id="683"/>
      <w:bookmarkEnd w:id="684"/>
    </w:p>
    <w:p w14:paraId="5D7D1C3D" w14:textId="77777777" w:rsidR="00B7783E" w:rsidRDefault="00B7783E" w:rsidP="00C109F7">
      <w:r w:rsidRPr="00E461E9">
        <w:t>The SNC also encapsulates</w:t>
      </w:r>
      <w:r>
        <w:t xml:space="preserve"> the</w:t>
      </w:r>
      <w:r w:rsidRPr="00E461E9">
        <w:t xml:space="preserve"> complex behavio</w:t>
      </w:r>
      <w:r>
        <w:t>u</w:t>
      </w:r>
      <w:r w:rsidRPr="00E461E9">
        <w:t>r of switching and path selection as depicted below.</w:t>
      </w:r>
    </w:p>
    <w:p w14:paraId="23B148B9" w14:textId="77777777" w:rsidR="00B7783E" w:rsidRDefault="00B7783E" w:rsidP="00E912F5">
      <w:pPr>
        <w:pStyle w:val="BodyTextKeep"/>
        <w:keepNext/>
        <w:ind w:left="0"/>
        <w:jc w:val="center"/>
      </w:pPr>
      <w:r w:rsidRPr="00DF3C3E">
        <w:object w:dxaOrig="7214" w:dyaOrig="5397" w14:anchorId="6A215761">
          <v:shape id="_x0000_i1053" type="#_x0000_t75" style="width:403.85pt;height:304.35pt" o:ole="">
            <v:imagedata r:id="rId39" o:title=""/>
          </v:shape>
          <o:OLEObject Type="Embed" ProgID="PowerPoint.Slide.12" ShapeID="_x0000_i1053" DrawAspect="Content" ObjectID="_1263572976" r:id="rId40"/>
        </w:object>
      </w:r>
    </w:p>
    <w:p w14:paraId="633F9EA5" w14:textId="77777777" w:rsidR="00B7783E" w:rsidRDefault="00B7783E" w:rsidP="00C109F7">
      <w:pPr>
        <w:pStyle w:val="Caption"/>
        <w:jc w:val="center"/>
        <w:rPr>
          <w:b w:val="0"/>
          <w:bCs w:val="0"/>
        </w:rPr>
      </w:pPr>
      <w:bookmarkStart w:id="685" w:name="_Toc311088376"/>
      <w:bookmarkStart w:id="686" w:name="_Toc314595376"/>
      <w:r>
        <w:t xml:space="preserve">Figure </w:t>
      </w:r>
      <w:r w:rsidR="0074525B">
        <w:fldChar w:fldCharType="begin"/>
      </w:r>
      <w:r w:rsidR="0074525B">
        <w:instrText xml:space="preserve"> SEQ Figure \* ARABIC </w:instrText>
      </w:r>
      <w:r w:rsidR="0074525B">
        <w:fldChar w:fldCharType="separate"/>
      </w:r>
      <w:r>
        <w:rPr>
          <w:noProof/>
        </w:rPr>
        <w:t>24</w:t>
      </w:r>
      <w:r w:rsidR="0074525B">
        <w:rPr>
          <w:noProof/>
        </w:rPr>
        <w:fldChar w:fldCharType="end"/>
      </w:r>
      <w:r>
        <w:t>: Complex relationship interrelationships</w:t>
      </w:r>
      <w:bookmarkEnd w:id="685"/>
      <w:bookmarkEnd w:id="686"/>
    </w:p>
    <w:p w14:paraId="1AB61E0C" w14:textId="77777777" w:rsidR="00B7783E" w:rsidRDefault="00B7783E" w:rsidP="0074525B">
      <w:pPr>
        <w:pStyle w:val="Heading3"/>
        <w:numPr>
          <w:ilvl w:val="2"/>
          <w:numId w:val="11"/>
        </w:numPr>
        <w:tabs>
          <w:tab w:val="num" w:pos="2160"/>
        </w:tabs>
        <w:rPr>
          <w:lang w:eastAsia="zh-CN"/>
        </w:rPr>
      </w:pPr>
      <w:bookmarkStart w:id="687" w:name="_Toc311121735"/>
      <w:bookmarkStart w:id="688" w:name="_Toc314595346"/>
      <w:r>
        <w:rPr>
          <w:lang w:eastAsia="zh-CN"/>
        </w:rPr>
        <w:lastRenderedPageBreak/>
        <w:t>Usage in the non-transport domain</w:t>
      </w:r>
      <w:bookmarkEnd w:id="687"/>
      <w:bookmarkEnd w:id="688"/>
    </w:p>
    <w:p w14:paraId="57AB80BC" w14:textId="7F8E0EDE" w:rsidR="00B7783E" w:rsidRDefault="00B7783E" w:rsidP="00C109F7">
      <w:r>
        <w:t xml:space="preserve">The choice of association class pattern or intervening class pattern is on a </w:t>
      </w:r>
      <w:r w:rsidR="0073545D">
        <w:t>case-by-case</w:t>
      </w:r>
      <w:r>
        <w:t xml:space="preserve"> basis.</w:t>
      </w:r>
    </w:p>
    <w:p w14:paraId="697685FC" w14:textId="77777777" w:rsidR="00B7783E" w:rsidRDefault="00B7783E" w:rsidP="00C109F7">
      <w:r>
        <w:t>The transport domain boundary is highlighted in the following figure.</w:t>
      </w:r>
    </w:p>
    <w:p w14:paraId="02FEFEA6" w14:textId="77777777" w:rsidR="00B7783E" w:rsidRDefault="00B7783E" w:rsidP="00C109F7">
      <w:pPr>
        <w:pStyle w:val="BodyTextKeep"/>
        <w:ind w:left="0"/>
        <w:jc w:val="left"/>
      </w:pPr>
    </w:p>
    <w:p w14:paraId="0B7BE194" w14:textId="77777777" w:rsidR="00B7783E" w:rsidRDefault="00B7783E" w:rsidP="00E912F5">
      <w:pPr>
        <w:pStyle w:val="BodyTextKeep"/>
        <w:keepNext/>
        <w:ind w:left="0"/>
        <w:jc w:val="center"/>
      </w:pPr>
      <w:r w:rsidRPr="007F0F24">
        <w:object w:dxaOrig="7042" w:dyaOrig="5270" w14:anchorId="1C220845">
          <v:shape id="_x0000_i1054" type="#_x0000_t75" style="width:373.75pt;height:282.1pt" o:ole="">
            <v:imagedata r:id="rId41" o:title=""/>
          </v:shape>
          <o:OLEObject Type="Embed" ProgID="PowerPoint.Slide.12" ShapeID="_x0000_i1054" DrawAspect="Content" ObjectID="_1263572977" r:id="rId42"/>
        </w:object>
      </w:r>
    </w:p>
    <w:p w14:paraId="2A8991E2" w14:textId="77777777" w:rsidR="00B7783E" w:rsidRDefault="00B7783E" w:rsidP="002B1EBC">
      <w:pPr>
        <w:pStyle w:val="Caption"/>
        <w:jc w:val="center"/>
        <w:rPr>
          <w:b w:val="0"/>
          <w:bCs w:val="0"/>
        </w:rPr>
      </w:pPr>
      <w:bookmarkStart w:id="689" w:name="_Toc314595377"/>
      <w:r>
        <w:t xml:space="preserve">Figure </w:t>
      </w:r>
      <w:r w:rsidR="0074525B">
        <w:fldChar w:fldCharType="begin"/>
      </w:r>
      <w:r w:rsidR="0074525B">
        <w:instrText xml:space="preserve"> SEQ Figure \* ARABIC </w:instrText>
      </w:r>
      <w:r w:rsidR="0074525B">
        <w:fldChar w:fldCharType="separate"/>
      </w:r>
      <w:r>
        <w:rPr>
          <w:noProof/>
        </w:rPr>
        <w:t>25</w:t>
      </w:r>
      <w:r w:rsidR="0074525B">
        <w:rPr>
          <w:noProof/>
        </w:rPr>
        <w:fldChar w:fldCharType="end"/>
      </w:r>
      <w:r>
        <w:t>: Highlighting the boundary between transport and non-transport domains</w:t>
      </w:r>
      <w:bookmarkEnd w:id="689"/>
    </w:p>
    <w:p w14:paraId="7AAE4E86" w14:textId="77777777" w:rsidR="00B7783E" w:rsidRDefault="00B7783E" w:rsidP="0074525B">
      <w:pPr>
        <w:pStyle w:val="Heading3"/>
        <w:numPr>
          <w:ilvl w:val="2"/>
          <w:numId w:val="11"/>
        </w:numPr>
        <w:tabs>
          <w:tab w:val="num" w:pos="2160"/>
        </w:tabs>
        <w:rPr>
          <w:lang w:eastAsia="zh-CN"/>
        </w:rPr>
      </w:pPr>
      <w:bookmarkStart w:id="690" w:name="_Toc311121736"/>
      <w:bookmarkStart w:id="691" w:name="_Toc314595347"/>
      <w:r>
        <w:rPr>
          <w:lang w:eastAsia="zh-CN"/>
        </w:rPr>
        <w:t>Usage in the transport domain</w:t>
      </w:r>
      <w:bookmarkEnd w:id="690"/>
      <w:bookmarkEnd w:id="691"/>
    </w:p>
    <w:p w14:paraId="0C076DEC" w14:textId="77777777" w:rsidR="00B7783E" w:rsidRDefault="00B7783E" w:rsidP="00C109F7">
      <w:r>
        <w:t xml:space="preserve">The following guidelines must be applied to the models of the “transport domain”. </w:t>
      </w:r>
    </w:p>
    <w:p w14:paraId="14109C94" w14:textId="77777777" w:rsidR="00B7783E" w:rsidRDefault="00B7783E" w:rsidP="00C109F7">
      <w:r>
        <w:t>When considering interrelationships between classes the following guidelines should be applied:</w:t>
      </w:r>
    </w:p>
    <w:p w14:paraId="5C5382D3" w14:textId="77777777" w:rsidR="00B7783E" w:rsidRDefault="00B7783E" w:rsidP="0074525B">
      <w:pPr>
        <w:numPr>
          <w:ilvl w:val="0"/>
          <w:numId w:val="17"/>
        </w:numPr>
      </w:pPr>
      <w:r w:rsidRPr="00E461E9">
        <w:t xml:space="preserve">If </w:t>
      </w:r>
      <w:r>
        <w:t>considering all current and recognised potential future cases</w:t>
      </w:r>
      <w:r w:rsidRPr="00E461E9">
        <w:t xml:space="preserve"> it is expected that the relationship between two specific classes will be 0</w:t>
      </w:r>
      <w:proofErr w:type="gramStart"/>
      <w:r w:rsidRPr="00E461E9">
        <w:t>..</w:t>
      </w:r>
      <w:proofErr w:type="gramEnd"/>
      <w:r w:rsidRPr="00E461E9">
        <w:t>1:0</w:t>
      </w:r>
      <w:proofErr w:type="gramStart"/>
      <w:r w:rsidRPr="00E461E9">
        <w:t>..</w:t>
      </w:r>
      <w:proofErr w:type="gramEnd"/>
      <w:r w:rsidRPr="00E461E9">
        <w:t>1</w:t>
      </w:r>
      <w:r>
        <w:t xml:space="preserve"> then</w:t>
      </w:r>
      <w:r w:rsidRPr="00E461E9">
        <w:t xml:space="preserve"> a simple association should be used</w:t>
      </w:r>
    </w:p>
    <w:p w14:paraId="0ACEC72D" w14:textId="77777777" w:rsidR="00B7783E" w:rsidRDefault="00B7783E" w:rsidP="0074525B">
      <w:pPr>
        <w:numPr>
          <w:ilvl w:val="1"/>
          <w:numId w:val="17"/>
        </w:numPr>
      </w:pPr>
      <w:r w:rsidRPr="00E461E9">
        <w:t>This may benefit from an association class to convey rules and parameters about the association behaviour in complex cases.</w:t>
      </w:r>
    </w:p>
    <w:p w14:paraId="39BBB9C1" w14:textId="07DD54B6" w:rsidR="00B7783E" w:rsidRDefault="00B7783E" w:rsidP="0074525B">
      <w:pPr>
        <w:numPr>
          <w:ilvl w:val="0"/>
          <w:numId w:val="17"/>
        </w:numPr>
      </w:pPr>
      <w:r w:rsidRPr="00E461E9">
        <w:t>If there is recognised potential for cases</w:t>
      </w:r>
      <w:r>
        <w:t xml:space="preserve"> currently or in future</w:t>
      </w:r>
      <w:r w:rsidRPr="00E461E9">
        <w:t xml:space="preserve"> where there is a 0</w:t>
      </w:r>
      <w:proofErr w:type="gramStart"/>
      <w:r w:rsidRPr="00E461E9">
        <w:t>..</w:t>
      </w:r>
      <w:proofErr w:type="gramEnd"/>
      <w:r w:rsidRPr="00E461E9">
        <w:t>*:0</w:t>
      </w:r>
      <w:proofErr w:type="gramStart"/>
      <w:r w:rsidRPr="00E461E9">
        <w:t>..</w:t>
      </w:r>
      <w:proofErr w:type="gramEnd"/>
      <w:r w:rsidRPr="00E461E9">
        <w:t>*</w:t>
      </w:r>
      <w:r>
        <w:t xml:space="preserve"> </w:t>
      </w:r>
      <w:proofErr w:type="gramStart"/>
      <w:r>
        <w:t>between</w:t>
      </w:r>
      <w:proofErr w:type="gramEnd"/>
      <w:r>
        <w:t xml:space="preserve"> two specific classes</w:t>
      </w:r>
      <w:r w:rsidRPr="00E461E9">
        <w:t xml:space="preserve"> then intervening class</w:t>
      </w:r>
      <w:r>
        <w:t>es should be used</w:t>
      </w:r>
      <w:r w:rsidRPr="00E461E9">
        <w:t xml:space="preserve"> to encapsulate the groupings etc</w:t>
      </w:r>
      <w:r w:rsidR="0073545D">
        <w:t>.</w:t>
      </w:r>
      <w:r w:rsidRPr="00E461E9">
        <w:t xml:space="preserve"> s</w:t>
      </w:r>
      <w:r>
        <w:t>o as to convert it to 0..1:n</w:t>
      </w:r>
      <w:proofErr w:type="gramStart"/>
      <w:r>
        <w:t>..</w:t>
      </w:r>
      <w:proofErr w:type="gramEnd"/>
      <w:r>
        <w:t xml:space="preserve">*. </w:t>
      </w:r>
    </w:p>
    <w:p w14:paraId="71D1E1A0" w14:textId="77777777" w:rsidR="00B7783E" w:rsidRDefault="00B7783E" w:rsidP="0074525B">
      <w:pPr>
        <w:numPr>
          <w:ilvl w:val="1"/>
          <w:numId w:val="17"/>
        </w:numPr>
      </w:pPr>
      <w:r>
        <w:t xml:space="preserve">Note </w:t>
      </w:r>
      <w:r w:rsidRPr="00E461E9">
        <w:t>that the 0..1:n..* association may benefit from an association class to convey rules and parameters about the association behaviour in complex cases</w:t>
      </w:r>
      <w:r>
        <w:t xml:space="preserve"> but</w:t>
      </w:r>
      <w:r w:rsidRPr="0001209C">
        <w:t xml:space="preserve"> in the instance form this can probably be</w:t>
      </w:r>
      <w:r>
        <w:t xml:space="preserve"> ignored or folded into the intervening class</w:t>
      </w:r>
    </w:p>
    <w:p w14:paraId="1BC9A007" w14:textId="77777777" w:rsidR="00B7783E" w:rsidRDefault="00B7783E" w:rsidP="0074525B">
      <w:pPr>
        <w:numPr>
          <w:ilvl w:val="0"/>
          <w:numId w:val="17"/>
        </w:numPr>
      </w:pPr>
      <w:r>
        <w:t>In general i</w:t>
      </w:r>
      <w:r w:rsidRPr="00E461E9">
        <w:t>t seems appropriate to use an association class when the properties o</w:t>
      </w:r>
      <w:r>
        <w:t>n the relationship instance can</w:t>
      </w:r>
      <w:r w:rsidRPr="00E461E9">
        <w:t>not be obviously or reasonably folded into one of the classes at either end</w:t>
      </w:r>
      <w:r>
        <w:t xml:space="preserve"> of the association</w:t>
      </w:r>
      <w:r w:rsidRPr="00E461E9">
        <w:t xml:space="preserve"> and when there is no interdependency between association instances between a set of instances of the classes.</w:t>
      </w:r>
    </w:p>
    <w:p w14:paraId="210CEB69" w14:textId="77777777" w:rsidR="00B7783E" w:rsidRDefault="00B7783E" w:rsidP="00C109F7">
      <w:r>
        <w:t>An example of usage of intervening class is</w:t>
      </w:r>
      <w:r w:rsidRPr="0069758C">
        <w:t xml:space="preserve"> the case of the </w:t>
      </w:r>
      <w:r>
        <w:t>TP-</w:t>
      </w:r>
      <w:r w:rsidRPr="0069758C">
        <w:t>TP</w:t>
      </w:r>
      <w:r>
        <w:t xml:space="preserve"> (TerminationPoint)</w:t>
      </w:r>
      <w:r w:rsidRPr="0069758C">
        <w:t xml:space="preserve"> relationship</w:t>
      </w:r>
      <w:r>
        <w:t xml:space="preserve"> (0..*:0..*) where the SNC (SubNetworkConnection) is added as the intervening class between multiple TPs, i.e. TP-SNC. Note that TP-SNC </w:t>
      </w:r>
      <w:r w:rsidRPr="0069758C">
        <w:t xml:space="preserve">actually becomes 0..2:n..* due </w:t>
      </w:r>
      <w:r>
        <w:t xml:space="preserve">to directionality encapsulation. </w:t>
      </w:r>
    </w:p>
    <w:p w14:paraId="07AFDDD6" w14:textId="77777777" w:rsidR="00B7783E" w:rsidRDefault="00B7783E" w:rsidP="00C109F7">
      <w:r>
        <w:lastRenderedPageBreak/>
        <w:t>Considering the case of the adjacency</w:t>
      </w:r>
      <w:r w:rsidRPr="00E461E9">
        <w:t xml:space="preserve"> </w:t>
      </w:r>
      <w:r>
        <w:t>relationship between PTPs it is known</w:t>
      </w:r>
      <w:r w:rsidRPr="00E461E9">
        <w:t xml:space="preserve"> that</w:t>
      </w:r>
      <w:r>
        <w:t xml:space="preserve"> although the current common cases are 1:1</w:t>
      </w:r>
      <w:r w:rsidRPr="00E461E9">
        <w:t xml:space="preserve"> there are </w:t>
      </w:r>
      <w:r>
        <w:t>some current and many</w:t>
      </w:r>
      <w:r w:rsidRPr="00E461E9">
        <w:t xml:space="preserve"> potential future case of </w:t>
      </w:r>
      <w:r>
        <w:t xml:space="preserve">0..*:0..* and hence </w:t>
      </w:r>
      <w:r w:rsidRPr="00E461E9">
        <w:t>a model that has an intervening class</w:t>
      </w:r>
      <w:r>
        <w:t>, i.e. the TopologicalLink, should be used.</w:t>
      </w:r>
    </w:p>
    <w:p w14:paraId="00DE012F" w14:textId="77777777" w:rsidR="00B7783E" w:rsidRDefault="00B7783E" w:rsidP="00C109F7">
      <w:pPr>
        <w:keepNext/>
      </w:pPr>
      <w:r w:rsidRPr="00E461E9">
        <w:t>For a degenerate instance</w:t>
      </w:r>
      <w:r>
        <w:t xml:space="preserve"> cases</w:t>
      </w:r>
      <w:r w:rsidRPr="00E461E9">
        <w:t xml:space="preserve"> of </w:t>
      </w:r>
      <w:r>
        <w:t>0..*:0..* that happens</w:t>
      </w:r>
      <w:r w:rsidRPr="00E461E9">
        <w:t xml:space="preserve"> to be 0..1:0..1 the </w:t>
      </w:r>
      <w:r>
        <w:t>intervening class pattern</w:t>
      </w:r>
      <w:r w:rsidRPr="00E461E9">
        <w:t xml:space="preserve"> should</w:t>
      </w:r>
      <w:r>
        <w:t xml:space="preserve"> still</w:t>
      </w:r>
      <w:r w:rsidRPr="00E461E9">
        <w:t xml:space="preserve"> be used:</w:t>
      </w:r>
    </w:p>
    <w:p w14:paraId="5FE02284" w14:textId="77777777" w:rsidR="00B7783E" w:rsidRDefault="00B7783E" w:rsidP="0074525B">
      <w:pPr>
        <w:numPr>
          <w:ilvl w:val="0"/>
          <w:numId w:val="18"/>
        </w:numPr>
      </w:pPr>
      <w:r w:rsidRPr="00E461E9">
        <w:t>Using the 0</w:t>
      </w:r>
      <w:proofErr w:type="gramStart"/>
      <w:r w:rsidRPr="00E461E9">
        <w:t>..</w:t>
      </w:r>
      <w:proofErr w:type="gramEnd"/>
      <w:r w:rsidRPr="00E461E9">
        <w:t>1:0</w:t>
      </w:r>
      <w:proofErr w:type="gramStart"/>
      <w:r w:rsidRPr="00E461E9">
        <w:t>..</w:t>
      </w:r>
      <w:proofErr w:type="gramEnd"/>
      <w:r w:rsidRPr="00E461E9">
        <w:t xml:space="preserve">1 </w:t>
      </w:r>
      <w:r>
        <w:t>direct association in this degenerate case</w:t>
      </w:r>
      <w:r w:rsidRPr="00E461E9">
        <w:t xml:space="preserve"> brings unnecessary variety to the model and hence to the behaviour of the application (the 0</w:t>
      </w:r>
      <w:proofErr w:type="gramStart"/>
      <w:r w:rsidRPr="00E461E9">
        <w:t>..</w:t>
      </w:r>
      <w:proofErr w:type="gramEnd"/>
      <w:r w:rsidRPr="00E461E9">
        <w:t>1:n</w:t>
      </w:r>
      <w:proofErr w:type="gramStart"/>
      <w:r w:rsidRPr="00E461E9">
        <w:t>..</w:t>
      </w:r>
      <w:proofErr w:type="gramEnd"/>
      <w:r w:rsidRPr="00E461E9">
        <w:t xml:space="preserve">* </w:t>
      </w:r>
      <w:proofErr w:type="gramStart"/>
      <w:r w:rsidRPr="00E461E9">
        <w:t>model</w:t>
      </w:r>
      <w:proofErr w:type="gramEnd"/>
      <w:r w:rsidRPr="00E461E9">
        <w:t xml:space="preserve"> covers the 0..1:0</w:t>
      </w:r>
      <w:proofErr w:type="gramStart"/>
      <w:r w:rsidRPr="00E461E9">
        <w:t>..</w:t>
      </w:r>
      <w:proofErr w:type="gramEnd"/>
      <w:r w:rsidRPr="00E461E9">
        <w:t xml:space="preserve">1 </w:t>
      </w:r>
      <w:proofErr w:type="gramStart"/>
      <w:r w:rsidRPr="00E461E9">
        <w:t>case  with</w:t>
      </w:r>
      <w:proofErr w:type="gramEnd"/>
      <w:r w:rsidRPr="00E461E9">
        <w:t xml:space="preserve"> one single code form clearly)</w:t>
      </w:r>
    </w:p>
    <w:p w14:paraId="349915DF" w14:textId="77777777" w:rsidR="00B7783E" w:rsidRDefault="00B7783E" w:rsidP="0074525B">
      <w:pPr>
        <w:numPr>
          <w:ilvl w:val="0"/>
          <w:numId w:val="18"/>
        </w:numPr>
      </w:pPr>
      <w:r w:rsidRPr="00E461E9">
        <w:t>An instance of the 0</w:t>
      </w:r>
      <w:proofErr w:type="gramStart"/>
      <w:r w:rsidRPr="00E461E9">
        <w:t>..</w:t>
      </w:r>
      <w:proofErr w:type="gramEnd"/>
      <w:r w:rsidRPr="00E461E9">
        <w:t>1:0</w:t>
      </w:r>
      <w:proofErr w:type="gramStart"/>
      <w:r w:rsidRPr="00E461E9">
        <w:t>..</w:t>
      </w:r>
      <w:proofErr w:type="gramEnd"/>
      <w:r w:rsidRPr="00E461E9">
        <w:t>1 model may need to be migrated to 0</w:t>
      </w:r>
      <w:proofErr w:type="gramStart"/>
      <w:r w:rsidRPr="00E461E9">
        <w:t>..</w:t>
      </w:r>
      <w:proofErr w:type="gramEnd"/>
      <w:r w:rsidRPr="00E461E9">
        <w:t>1:n</w:t>
      </w:r>
      <w:proofErr w:type="gramStart"/>
      <w:r w:rsidRPr="00E461E9">
        <w:t>..</w:t>
      </w:r>
      <w:proofErr w:type="gramEnd"/>
      <w:r w:rsidRPr="00E461E9">
        <w:t xml:space="preserve">* </w:t>
      </w:r>
      <w:proofErr w:type="gramStart"/>
      <w:r w:rsidRPr="00E461E9">
        <w:t>as</w:t>
      </w:r>
      <w:proofErr w:type="gramEnd"/>
      <w:r w:rsidRPr="00E461E9">
        <w:t xml:space="preserve"> a result of some change in the network forcing an unnecessary administrative action to transition the model form where as in the 0..1:n</w:t>
      </w:r>
      <w:proofErr w:type="gramStart"/>
      <w:r w:rsidRPr="00E461E9">
        <w:t>..</w:t>
      </w:r>
      <w:proofErr w:type="gramEnd"/>
      <w:r w:rsidRPr="00E461E9">
        <w:t xml:space="preserve">* </w:t>
      </w:r>
      <w:proofErr w:type="gramStart"/>
      <w:r w:rsidRPr="00E461E9">
        <w:t>form</w:t>
      </w:r>
      <w:proofErr w:type="gramEnd"/>
      <w:r w:rsidRPr="00E461E9">
        <w:t xml:space="preserve"> </w:t>
      </w:r>
      <w:r>
        <w:t>requires no essential change.</w:t>
      </w:r>
    </w:p>
    <w:p w14:paraId="6FE8CAE0" w14:textId="77777777" w:rsidR="00B7783E" w:rsidRDefault="00B7783E" w:rsidP="002B1EBC"/>
    <w:p w14:paraId="50BBDC6C" w14:textId="77777777" w:rsidR="00B7783E" w:rsidRPr="008043F7" w:rsidRDefault="00B7783E" w:rsidP="0074525B">
      <w:pPr>
        <w:pStyle w:val="Heading2"/>
        <w:numPr>
          <w:ilvl w:val="1"/>
          <w:numId w:val="11"/>
        </w:numPr>
        <w:tabs>
          <w:tab w:val="clear" w:pos="720"/>
          <w:tab w:val="clear" w:pos="1440"/>
          <w:tab w:val="num" w:pos="926"/>
        </w:tabs>
      </w:pPr>
      <w:bookmarkStart w:id="692" w:name="_Toc311089183"/>
      <w:bookmarkStart w:id="693" w:name="_Toc311089502"/>
      <w:bookmarkStart w:id="694" w:name="_Toc311119453"/>
      <w:bookmarkStart w:id="695" w:name="_Toc311119612"/>
      <w:bookmarkStart w:id="696" w:name="_Toc311119699"/>
      <w:bookmarkStart w:id="697" w:name="_Toc311119786"/>
      <w:bookmarkStart w:id="698" w:name="_Toc311119873"/>
      <w:bookmarkStart w:id="699" w:name="_Toc311119960"/>
      <w:bookmarkStart w:id="700" w:name="_Toc311120047"/>
      <w:bookmarkStart w:id="701" w:name="_Toc311120473"/>
      <w:bookmarkStart w:id="702" w:name="_Toc311120615"/>
      <w:bookmarkStart w:id="703" w:name="_Toc311120726"/>
      <w:bookmarkStart w:id="704" w:name="_Toc311121205"/>
      <w:bookmarkStart w:id="705" w:name="_Toc311121346"/>
      <w:bookmarkStart w:id="706" w:name="_Toc311121487"/>
      <w:bookmarkStart w:id="707" w:name="_Toc311121596"/>
      <w:bookmarkStart w:id="708" w:name="_Toc311121737"/>
      <w:bookmarkStart w:id="709" w:name="_Toc311121792"/>
      <w:bookmarkStart w:id="710" w:name="_Toc311121738"/>
      <w:bookmarkStart w:id="711" w:name="_Toc314595348"/>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r>
        <w:t>Use of “ExternalXyz class”</w:t>
      </w:r>
      <w:bookmarkEnd w:id="710"/>
      <w:bookmarkEnd w:id="711"/>
    </w:p>
    <w:p w14:paraId="52040E8C" w14:textId="77777777" w:rsidR="00B7783E" w:rsidRDefault="00B7783E" w:rsidP="008965F1">
      <w:r>
        <w:t>This section will be completed for the next release.</w:t>
      </w:r>
    </w:p>
    <w:p w14:paraId="00AEFF9C" w14:textId="77777777" w:rsidR="00B7783E" w:rsidRDefault="00B7783E" w:rsidP="008965F1"/>
    <w:p w14:paraId="5490A29E" w14:textId="77777777" w:rsidR="00B7783E" w:rsidRDefault="00B7783E" w:rsidP="008965F1">
      <w:pPr>
        <w:pStyle w:val="Heading2"/>
        <w:numPr>
          <w:ilvl w:val="0"/>
          <w:numId w:val="0"/>
        </w:numPr>
        <w:ind w:left="284"/>
      </w:pPr>
    </w:p>
    <w:p w14:paraId="4BBB61EA" w14:textId="77777777" w:rsidR="00B7783E" w:rsidRDefault="00B7783E" w:rsidP="008965F1">
      <w:pPr>
        <w:pStyle w:val="Heading1"/>
        <w:numPr>
          <w:ilvl w:val="0"/>
          <w:numId w:val="0"/>
        </w:numPr>
      </w:pPr>
      <w:r>
        <w:br w:type="page"/>
      </w:r>
      <w:bookmarkStart w:id="712" w:name="_Ref305669500"/>
      <w:bookmarkStart w:id="713" w:name="_Toc311121739"/>
      <w:bookmarkStart w:id="714" w:name="_Toc314595349"/>
      <w:r w:rsidRPr="008043F7">
        <w:lastRenderedPageBreak/>
        <w:t>Annex A (informative):</w:t>
      </w:r>
      <w:r w:rsidRPr="008043F7">
        <w:br/>
      </w:r>
      <w:r>
        <w:t>Example</w:t>
      </w:r>
      <w:r w:rsidRPr="008043F7">
        <w:t>s of using &lt;&lt;ProxyClass&gt;&gt; to model Link related IOCs</w:t>
      </w:r>
      <w:bookmarkEnd w:id="712"/>
      <w:bookmarkEnd w:id="713"/>
      <w:bookmarkEnd w:id="714"/>
    </w:p>
    <w:p w14:paraId="6EA81D21" w14:textId="77777777" w:rsidR="00B7783E" w:rsidRDefault="00B7783E" w:rsidP="006C7EC1"/>
    <w:p w14:paraId="427273FF" w14:textId="22486F25" w:rsidR="00B7783E" w:rsidRDefault="00E3484E" w:rsidP="0074525B">
      <w:pPr>
        <w:pStyle w:val="Annex2"/>
        <w:numPr>
          <w:ilvl w:val="1"/>
          <w:numId w:val="12"/>
        </w:numPr>
        <w:tabs>
          <w:tab w:val="clear" w:pos="644"/>
          <w:tab w:val="clear" w:pos="1209"/>
        </w:tabs>
      </w:pPr>
      <w:bookmarkStart w:id="715" w:name="_Toc303068622"/>
      <w:bookmarkStart w:id="716" w:name="_Toc311121740"/>
      <w:bookmarkStart w:id="717" w:name="_Toc314595350"/>
      <w:r>
        <w:t xml:space="preserve"> </w:t>
      </w:r>
      <w:r w:rsidR="00B7783E" w:rsidRPr="008043F7">
        <w:t xml:space="preserve">First </w:t>
      </w:r>
      <w:r w:rsidR="00B7783E">
        <w:t>Example</w:t>
      </w:r>
      <w:bookmarkEnd w:id="715"/>
      <w:bookmarkEnd w:id="716"/>
      <w:bookmarkEnd w:id="717"/>
    </w:p>
    <w:p w14:paraId="3BD8E4F7" w14:textId="77777777" w:rsidR="00B7783E" w:rsidRPr="008043F7" w:rsidRDefault="00B7783E"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w:t>
      </w:r>
    </w:p>
    <w:p w14:paraId="0AD49DB8" w14:textId="77777777" w:rsidR="00B7783E" w:rsidRPr="008043F7" w:rsidRDefault="00B7783E" w:rsidP="00D25B88">
      <w:pPr>
        <w:keepNext/>
      </w:pPr>
      <w:r w:rsidRPr="008043F7">
        <w:t>The use of &lt;&lt;ProxyClass&gt;&gt; eliminates the need to draw multiple UML &lt;&lt;InformationObjectClass&gt;&gt; boxes, i.e. those whose names are listed in the Note, in the UML diagram.</w:t>
      </w:r>
    </w:p>
    <w:p w14:paraId="19B341FC" w14:textId="77777777" w:rsidR="00B7783E" w:rsidRDefault="00E761A4" w:rsidP="00D25B88">
      <w:pPr>
        <w:pStyle w:val="TH"/>
      </w:pPr>
      <w:r>
        <w:pict w14:anchorId="60A40559">
          <v:shape id="_x0000_i1055" type="#_x0000_t75" style="width:143.35pt;height:149.25pt">
            <v:imagedata r:id="rId43" o:title=""/>
          </v:shape>
        </w:pict>
      </w:r>
    </w:p>
    <w:p w14:paraId="0CF7257C" w14:textId="77777777" w:rsidR="00B7783E" w:rsidRDefault="00B7783E" w:rsidP="006C7EC1">
      <w:pPr>
        <w:pStyle w:val="Caption"/>
        <w:jc w:val="center"/>
        <w:rPr>
          <w:bCs w:val="0"/>
        </w:rPr>
      </w:pPr>
      <w:bookmarkStart w:id="718" w:name="_Toc314595378"/>
      <w:r>
        <w:t xml:space="preserve">Figure </w:t>
      </w:r>
      <w:r w:rsidR="0074525B">
        <w:fldChar w:fldCharType="begin"/>
      </w:r>
      <w:r w:rsidR="0074525B">
        <w:instrText xml:space="preserve"> SEQ Figure \* ARABIC </w:instrText>
      </w:r>
      <w:r w:rsidR="0074525B">
        <w:fldChar w:fldCharType="separate"/>
      </w:r>
      <w:r>
        <w:rPr>
          <w:noProof/>
        </w:rPr>
        <w:t>26</w:t>
      </w:r>
      <w:r w:rsidR="0074525B">
        <w:rPr>
          <w:noProof/>
        </w:rPr>
        <w:fldChar w:fldCharType="end"/>
      </w:r>
      <w:r>
        <w:t xml:space="preserve">: </w:t>
      </w:r>
      <w:r w:rsidRPr="004D0A18">
        <w:t>&lt;&lt;ProxyClass&gt;&gt; Notation Example A.1</w:t>
      </w:r>
      <w:bookmarkEnd w:id="718"/>
    </w:p>
    <w:p w14:paraId="0065BDB9" w14:textId="77777777" w:rsidR="00B7783E" w:rsidRPr="008043F7" w:rsidRDefault="00B7783E"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14:paraId="5A2C141C" w14:textId="77777777" w:rsidR="00B7783E" w:rsidRDefault="00B7783E" w:rsidP="006C7EC1">
      <w:pPr>
        <w:pStyle w:val="TF"/>
        <w:jc w:val="left"/>
      </w:pPr>
    </w:p>
    <w:p w14:paraId="680C4EF6" w14:textId="3B0AA428" w:rsidR="00B7783E" w:rsidRDefault="00B7783E" w:rsidP="0074525B">
      <w:pPr>
        <w:pStyle w:val="Annex2"/>
        <w:numPr>
          <w:ilvl w:val="1"/>
          <w:numId w:val="12"/>
        </w:numPr>
        <w:tabs>
          <w:tab w:val="clear" w:pos="644"/>
          <w:tab w:val="clear" w:pos="1209"/>
        </w:tabs>
      </w:pPr>
      <w:r w:rsidRPr="008043F7">
        <w:br w:type="page"/>
      </w:r>
      <w:bookmarkStart w:id="719" w:name="_Toc303068623"/>
      <w:bookmarkStart w:id="720" w:name="_Toc311121741"/>
      <w:bookmarkStart w:id="721" w:name="_Toc314595351"/>
      <w:r w:rsidR="00E3484E">
        <w:lastRenderedPageBreak/>
        <w:t xml:space="preserve"> </w:t>
      </w:r>
      <w:r w:rsidRPr="008043F7">
        <w:t xml:space="preserve">Second </w:t>
      </w:r>
      <w:r>
        <w:t>Example</w:t>
      </w:r>
      <w:bookmarkEnd w:id="719"/>
      <w:bookmarkEnd w:id="720"/>
      <w:bookmarkEnd w:id="721"/>
    </w:p>
    <w:p w14:paraId="3B3E24F6" w14:textId="77777777" w:rsidR="00B7783E" w:rsidRPr="008043F7" w:rsidRDefault="00B7783E" w:rsidP="00D25B88">
      <w:r w:rsidRPr="008043F7">
        <w:t xml:space="preserve">This shows a &lt;&lt;ProxyClass&gt;&gt; named </w:t>
      </w:r>
      <w:proofErr w:type="spellStart"/>
      <w:r w:rsidRPr="006C7EC1">
        <w:rPr>
          <w:rFonts w:ascii="Courier New" w:hAnsi="Courier New" w:cs="Courier New"/>
        </w:rPr>
        <w:t>YyyFunction</w:t>
      </w:r>
      <w:proofErr w:type="spellEnd"/>
      <w:r w:rsidRPr="008043F7">
        <w:t xml:space="preserve">. It represents all IOCs listed in the Note right under the UML diagram.  All the listed IOCs, in the context of this </w:t>
      </w:r>
      <w:r>
        <w:t>example</w:t>
      </w:r>
      <w:r w:rsidRPr="008043F7">
        <w:t>, have link (internal and external) relations.</w:t>
      </w:r>
    </w:p>
    <w:p w14:paraId="5A1CB2EE" w14:textId="77777777" w:rsidR="00B7783E" w:rsidRPr="008043F7" w:rsidRDefault="00B7783E" w:rsidP="00D25B88">
      <w:r w:rsidRPr="008043F7">
        <w:t xml:space="preserve">The actual names of the IOC represented by </w:t>
      </w:r>
      <w:proofErr w:type="spellStart"/>
      <w:r w:rsidRPr="006C7EC1">
        <w:rPr>
          <w:rFonts w:ascii="Courier New" w:hAnsi="Courier New" w:cs="Courier New"/>
        </w:rPr>
        <w:t>InternalYyyFunction</w:t>
      </w:r>
      <w:proofErr w:type="spellEnd"/>
      <w:r w:rsidRPr="008043F7">
        <w:t xml:space="preserve"> &lt;&lt;</w:t>
      </w:r>
      <w:proofErr w:type="spellStart"/>
      <w:r w:rsidRPr="008043F7">
        <w:t>ProxyClass</w:t>
      </w:r>
      <w:proofErr w:type="spellEnd"/>
      <w:r w:rsidRPr="008043F7">
        <w:t xml:space="preserve">&gt;&gt; and by the </w:t>
      </w:r>
      <w:proofErr w:type="spellStart"/>
      <w:r w:rsidRPr="006C7EC1">
        <w:rPr>
          <w:rFonts w:ascii="Courier New" w:hAnsi="Courier New" w:cs="Courier New"/>
        </w:rPr>
        <w:t>ExternalYyyFunction</w:t>
      </w:r>
      <w:proofErr w:type="spellEnd"/>
      <w:r w:rsidRPr="008043F7">
        <w:t xml:space="preserve"> &lt;&lt;</w:t>
      </w:r>
      <w:proofErr w:type="spellStart"/>
      <w:r w:rsidRPr="008043F7">
        <w:t>ProxyClass</w:t>
      </w:r>
      <w:proofErr w:type="spellEnd"/>
      <w:r w:rsidRPr="008043F7">
        <w:t xml:space="preserve">&gt;&gt; are listed under the subsection of X.Y of the associated </w:t>
      </w:r>
      <w:proofErr w:type="spellStart"/>
      <w:r w:rsidRPr="006C7EC1">
        <w:rPr>
          <w:rFonts w:ascii="Courier New" w:hAnsi="Courier New" w:cs="Courier New"/>
        </w:rPr>
        <w:t>YyyFunction</w:t>
      </w:r>
      <w:proofErr w:type="spellEnd"/>
      <w:r w:rsidRPr="008043F7">
        <w:t xml:space="preserve">.  For example, under X.Y.1 for </w:t>
      </w:r>
      <w:proofErr w:type="spellStart"/>
      <w:r w:rsidRPr="006C7EC1">
        <w:rPr>
          <w:rFonts w:ascii="Courier New" w:hAnsi="Courier New" w:cs="Courier New"/>
        </w:rPr>
        <w:t>AsFunction</w:t>
      </w:r>
      <w:proofErr w:type="spellEnd"/>
      <w:r w:rsidRPr="008043F7">
        <w:t xml:space="preserve">, two paragraphs are added to list all peer internal entities and external entities that are linked with </w:t>
      </w:r>
      <w:proofErr w:type="spellStart"/>
      <w:r w:rsidRPr="006C7EC1">
        <w:rPr>
          <w:rFonts w:ascii="Courier New" w:hAnsi="Courier New" w:cs="Courier New"/>
        </w:rPr>
        <w:t>AsFunction</w:t>
      </w:r>
      <w:proofErr w:type="spellEnd"/>
      <w:r w:rsidRPr="008043F7">
        <w:t xml:space="preserve">.  See </w:t>
      </w:r>
      <w:r>
        <w:t>example</w:t>
      </w:r>
      <w:r w:rsidRPr="008043F7">
        <w:t xml:space="preserve"> in quotation below that is using </w:t>
      </w:r>
      <w:proofErr w:type="spellStart"/>
      <w:r w:rsidRPr="006C7EC1">
        <w:rPr>
          <w:rFonts w:ascii="Courier New" w:hAnsi="Courier New" w:cs="Courier New"/>
        </w:rPr>
        <w:t>AsFunction</w:t>
      </w:r>
      <w:proofErr w:type="spellEnd"/>
      <w:r w:rsidRPr="008043F7">
        <w:t xml:space="preserve"> as a</w:t>
      </w:r>
      <w:r>
        <w:t>n</w:t>
      </w:r>
      <w:r w:rsidRPr="008043F7">
        <w:t xml:space="preserve"> </w:t>
      </w:r>
      <w:r>
        <w:t>example</w:t>
      </w:r>
      <w:r w:rsidRPr="008043F7">
        <w:t xml:space="preserve"> for </w:t>
      </w:r>
      <w:proofErr w:type="spellStart"/>
      <w:r w:rsidRPr="006C7EC1">
        <w:rPr>
          <w:rFonts w:ascii="Courier New" w:hAnsi="Courier New" w:cs="Courier New"/>
        </w:rPr>
        <w:t>YyyFunction</w:t>
      </w:r>
      <w:proofErr w:type="spellEnd"/>
      <w:r w:rsidRPr="008043F7">
        <w:t>.</w:t>
      </w:r>
    </w:p>
    <w:p w14:paraId="1A092BD4" w14:textId="77777777" w:rsidR="00B7783E" w:rsidRPr="008043F7" w:rsidRDefault="00B7783E" w:rsidP="00D25B88">
      <w:pPr>
        <w:keepNext/>
      </w:pPr>
      <w:r w:rsidRPr="008043F7">
        <w:t xml:space="preserve">The actual names of the IOC represented by </w:t>
      </w:r>
      <w:proofErr w:type="spellStart"/>
      <w:r w:rsidRPr="006C7EC1">
        <w:rPr>
          <w:rFonts w:ascii="Courier New" w:hAnsi="Courier New" w:cs="Courier New"/>
        </w:rPr>
        <w:t>Link_a_z</w:t>
      </w:r>
      <w:proofErr w:type="spellEnd"/>
      <w:r w:rsidRPr="008043F7">
        <w:t xml:space="preserve"> &lt;&lt;</w:t>
      </w:r>
      <w:proofErr w:type="spellStart"/>
      <w:r w:rsidRPr="008043F7">
        <w:t>ProxyClass</w:t>
      </w:r>
      <w:proofErr w:type="spellEnd"/>
      <w:r w:rsidRPr="008043F7">
        <w:t xml:space="preserve">&gt;&gt; and by </w:t>
      </w:r>
      <w:proofErr w:type="spellStart"/>
      <w:r w:rsidRPr="006C7EC1">
        <w:rPr>
          <w:rFonts w:ascii="Courier New" w:hAnsi="Courier New" w:cs="Courier New"/>
        </w:rPr>
        <w:t>ExternalLink_a_z</w:t>
      </w:r>
      <w:proofErr w:type="spellEnd"/>
      <w:r w:rsidRPr="008043F7">
        <w:t xml:space="preserve"> &lt;&lt;</w:t>
      </w:r>
      <w:proofErr w:type="spellStart"/>
      <w:r w:rsidRPr="008043F7">
        <w:t>ProxyClass</w:t>
      </w:r>
      <w:proofErr w:type="spellEnd"/>
      <w:r w:rsidRPr="008043F7">
        <w:t xml:space="preserve">&gt;&gt; are listed under the subsection of X.Y of the associated </w:t>
      </w:r>
      <w:proofErr w:type="spellStart"/>
      <w:r w:rsidRPr="006C7EC1">
        <w:rPr>
          <w:rFonts w:ascii="Courier New" w:hAnsi="Courier New" w:cs="Courier New"/>
        </w:rPr>
        <w:t>YyyFunction</w:t>
      </w:r>
      <w:proofErr w:type="spellEnd"/>
      <w:r w:rsidRPr="008043F7">
        <w:t xml:space="preserve">.  For example, under X.Y.1 for </w:t>
      </w:r>
      <w:proofErr w:type="spellStart"/>
      <w:r w:rsidRPr="006C7EC1">
        <w:rPr>
          <w:rFonts w:ascii="Courier New" w:hAnsi="Courier New" w:cs="Courier New"/>
        </w:rPr>
        <w:t>AsFunction</w:t>
      </w:r>
      <w:proofErr w:type="spellEnd"/>
      <w:r w:rsidRPr="008043F7">
        <w:t xml:space="preserve">, </w:t>
      </w:r>
      <w:proofErr w:type="gramStart"/>
      <w:r w:rsidRPr="008043F7">
        <w:t xml:space="preserve">two paragraphs are added to list the names of the IOCs represented by </w:t>
      </w:r>
      <w:proofErr w:type="spellStart"/>
      <w:r w:rsidRPr="006C7EC1">
        <w:rPr>
          <w:rFonts w:ascii="Courier New" w:hAnsi="Courier New" w:cs="Courier New"/>
        </w:rPr>
        <w:t>Link_a_z</w:t>
      </w:r>
      <w:proofErr w:type="spellEnd"/>
      <w:r w:rsidRPr="008043F7">
        <w:t xml:space="preserve"> and by </w:t>
      </w:r>
      <w:proofErr w:type="spellStart"/>
      <w:r w:rsidRPr="006C7EC1">
        <w:rPr>
          <w:rFonts w:ascii="Courier New" w:hAnsi="Courier New" w:cs="Courier New"/>
        </w:rPr>
        <w:t>ExternalLink_a_z</w:t>
      </w:r>
      <w:proofErr w:type="spellEnd"/>
      <w:r w:rsidRPr="008043F7">
        <w:t>. See</w:t>
      </w:r>
      <w:proofErr w:type="gramEnd"/>
      <w:r w:rsidRPr="008043F7">
        <w:t xml:space="preserve"> the quoted text below that is using </w:t>
      </w:r>
      <w:proofErr w:type="spellStart"/>
      <w:r w:rsidRPr="006C7EC1">
        <w:rPr>
          <w:rFonts w:ascii="Courier New" w:hAnsi="Courier New" w:cs="Courier New"/>
        </w:rPr>
        <w:t>AsFunction</w:t>
      </w:r>
      <w:proofErr w:type="spellEnd"/>
      <w:r w:rsidRPr="008043F7">
        <w:t xml:space="preserve"> as an </w:t>
      </w:r>
      <w:r>
        <w:t>example</w:t>
      </w:r>
      <w:r w:rsidRPr="008043F7">
        <w:t xml:space="preserve"> for </w:t>
      </w:r>
      <w:proofErr w:type="spellStart"/>
      <w:r w:rsidRPr="006C7EC1">
        <w:rPr>
          <w:rFonts w:ascii="Courier New" w:hAnsi="Courier New" w:cs="Courier New"/>
        </w:rPr>
        <w:t>YyyFunction</w:t>
      </w:r>
      <w:proofErr w:type="spellEnd"/>
      <w:r w:rsidRPr="008043F7">
        <w:t>.</w:t>
      </w:r>
    </w:p>
    <w:p w14:paraId="6CE335E9" w14:textId="77777777" w:rsidR="00B7783E" w:rsidRPr="008043F7" w:rsidRDefault="00B7783E" w:rsidP="00D25B88">
      <w:pPr>
        <w:keepNext/>
        <w:ind w:left="852"/>
      </w:pPr>
      <w:r w:rsidRPr="008043F7">
        <w:t>“</w:t>
      </w:r>
    </w:p>
    <w:p w14:paraId="639819F0" w14:textId="77777777" w:rsidR="00B7783E" w:rsidRDefault="00B7783E" w:rsidP="006C7EC1">
      <w:pPr>
        <w:ind w:left="568" w:firstLine="284"/>
        <w:rPr>
          <w:szCs w:val="28"/>
        </w:rPr>
      </w:pPr>
      <w:r w:rsidRPr="006C7EC1">
        <w:rPr>
          <w:sz w:val="28"/>
          <w:szCs w:val="28"/>
        </w:rPr>
        <w:t>X.Y.1</w:t>
      </w:r>
      <w:r w:rsidRPr="006A558D">
        <w:rPr>
          <w:sz w:val="28"/>
          <w:szCs w:val="28"/>
        </w:rPr>
        <w:tab/>
      </w:r>
      <w:proofErr w:type="spellStart"/>
      <w:r w:rsidRPr="006C7EC1">
        <w:rPr>
          <w:rFonts w:ascii="Courier New" w:hAnsi="Courier New" w:cs="Courier New"/>
          <w:sz w:val="28"/>
          <w:szCs w:val="28"/>
        </w:rPr>
        <w:t>AsFunction</w:t>
      </w:r>
      <w:proofErr w:type="spellEnd"/>
    </w:p>
    <w:p w14:paraId="5D27F469" w14:textId="77777777" w:rsidR="00B7783E" w:rsidRDefault="00B7783E"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14:paraId="60D85362" w14:textId="77777777" w:rsidR="00B7783E" w:rsidRPr="008043F7" w:rsidRDefault="00B7783E" w:rsidP="00D25B88">
      <w:pPr>
        <w:keepNext/>
        <w:ind w:left="852"/>
      </w:pPr>
      <w:r w:rsidRPr="008043F7">
        <w:t>This IOC represents</w:t>
      </w:r>
      <w:r>
        <w:t xml:space="preserve"> an</w:t>
      </w:r>
      <w:r w:rsidRPr="008043F7">
        <w:t xml:space="preserve"> </w:t>
      </w:r>
      <w:proofErr w:type="gramStart"/>
      <w:r w:rsidRPr="008043F7">
        <w:t>As</w:t>
      </w:r>
      <w:proofErr w:type="gramEnd"/>
      <w:r w:rsidRPr="008043F7">
        <w:t xml:space="preserve"> functionality. For more information about the </w:t>
      </w:r>
      <w:proofErr w:type="gramStart"/>
      <w:r w:rsidRPr="008043F7">
        <w:t>As</w:t>
      </w:r>
      <w:proofErr w:type="gramEnd"/>
      <w:r w:rsidRPr="008043F7">
        <w:t>, see 3GPP TS 23.002</w:t>
      </w:r>
      <w:r>
        <w:t xml:space="preserve"> </w:t>
      </w:r>
      <w:r w:rsidRPr="009679A4">
        <w:t>[</w:t>
      </w:r>
      <w:r>
        <w:t>4</w:t>
      </w:r>
      <w:r w:rsidRPr="009679A4">
        <w:t>].</w:t>
      </w:r>
    </w:p>
    <w:p w14:paraId="6603BE60" w14:textId="77777777" w:rsidR="00B7783E" w:rsidRPr="008043F7" w:rsidRDefault="00B7783E" w:rsidP="00D25B88">
      <w:pPr>
        <w:keepNext/>
        <w:ind w:left="852"/>
      </w:pPr>
      <w:r w:rsidRPr="008043F7">
        <w:t xml:space="preserve">The linked </w:t>
      </w:r>
      <w:proofErr w:type="spellStart"/>
      <w:r w:rsidRPr="006C7EC1">
        <w:rPr>
          <w:rFonts w:ascii="Courier New" w:hAnsi="Courier New" w:cs="Courier New"/>
        </w:rPr>
        <w:t>InternalYyyFunction</w:t>
      </w:r>
      <w:proofErr w:type="spellEnd"/>
      <w:r w:rsidRPr="006C7EC1">
        <w:rPr>
          <w:rFonts w:ascii="Courier New" w:hAnsi="Courier New" w:cs="Courier New"/>
        </w:rPr>
        <w:t xml:space="preserve"> </w:t>
      </w:r>
      <w:r w:rsidRPr="008043F7">
        <w:t>&lt;&lt;</w:t>
      </w:r>
      <w:proofErr w:type="spellStart"/>
      <w:r w:rsidRPr="008043F7">
        <w:t>ProxyClass</w:t>
      </w:r>
      <w:proofErr w:type="spellEnd"/>
      <w:r w:rsidRPr="008043F7">
        <w:t xml:space="preserve">&gt;&gt; represents </w:t>
      </w:r>
      <w:proofErr w:type="spellStart"/>
      <w:r w:rsidRPr="006C7EC1">
        <w:rPr>
          <w:rFonts w:ascii="Courier New" w:hAnsi="Courier New" w:cs="Courier New"/>
        </w:rPr>
        <w:t>SlsFunction</w:t>
      </w:r>
      <w:proofErr w:type="spellEnd"/>
      <w:r w:rsidRPr="008043F7">
        <w:t xml:space="preserve">, </w:t>
      </w:r>
      <w:proofErr w:type="spellStart"/>
      <w:r w:rsidRPr="006C7EC1">
        <w:rPr>
          <w:rFonts w:ascii="Courier New" w:hAnsi="Courier New" w:cs="Courier New"/>
        </w:rPr>
        <w:t>CscfFunction</w:t>
      </w:r>
      <w:proofErr w:type="spellEnd"/>
      <w:r w:rsidRPr="008043F7">
        <w:t xml:space="preserve">, </w:t>
      </w:r>
      <w:proofErr w:type="spellStart"/>
      <w:proofErr w:type="gramStart"/>
      <w:r w:rsidRPr="006C7EC1">
        <w:rPr>
          <w:rFonts w:ascii="Courier New" w:hAnsi="Courier New" w:cs="Courier New"/>
        </w:rPr>
        <w:t>HlrFunction</w:t>
      </w:r>
      <w:proofErr w:type="spellEnd"/>
      <w:r w:rsidRPr="008043F7">
        <w:t xml:space="preserve"> ...</w:t>
      </w:r>
      <w:proofErr w:type="gramEnd"/>
    </w:p>
    <w:p w14:paraId="38AB58AB" w14:textId="77777777" w:rsidR="00B7783E" w:rsidRPr="008043F7" w:rsidRDefault="00B7783E" w:rsidP="00D25B88">
      <w:pPr>
        <w:keepNext/>
        <w:ind w:left="852"/>
      </w:pPr>
      <w:r w:rsidRPr="008043F7">
        <w:t xml:space="preserve">The linked </w:t>
      </w:r>
      <w:proofErr w:type="spellStart"/>
      <w:r w:rsidRPr="006C7EC1">
        <w:rPr>
          <w:rFonts w:ascii="Courier New" w:hAnsi="Courier New" w:cs="Courier New"/>
        </w:rPr>
        <w:t>ExternalYyyFunction</w:t>
      </w:r>
      <w:proofErr w:type="spellEnd"/>
      <w:r w:rsidRPr="008043F7">
        <w:t xml:space="preserve"> &lt;&lt;</w:t>
      </w:r>
      <w:proofErr w:type="spellStart"/>
      <w:r w:rsidRPr="008043F7">
        <w:t>ProxyClass</w:t>
      </w:r>
      <w:proofErr w:type="spellEnd"/>
      <w:r w:rsidRPr="008043F7">
        <w:t>&gt;&gt; represents …</w:t>
      </w:r>
    </w:p>
    <w:p w14:paraId="20757243" w14:textId="77777777" w:rsidR="00B7783E" w:rsidRPr="008043F7" w:rsidRDefault="00B7783E" w:rsidP="00D25B88">
      <w:pPr>
        <w:keepNext/>
        <w:ind w:left="852"/>
      </w:pPr>
      <w:r w:rsidRPr="008043F7">
        <w:t xml:space="preserve">The </w:t>
      </w:r>
      <w:proofErr w:type="spellStart"/>
      <w:r w:rsidRPr="006C7EC1">
        <w:rPr>
          <w:rFonts w:ascii="Courier New" w:hAnsi="Courier New" w:cs="Courier New"/>
        </w:rPr>
        <w:t>Link_a_z</w:t>
      </w:r>
      <w:proofErr w:type="spellEnd"/>
      <w:r w:rsidRPr="008043F7">
        <w:t xml:space="preserve"> &lt;&lt;</w:t>
      </w:r>
      <w:proofErr w:type="spellStart"/>
      <w:r w:rsidRPr="008043F7">
        <w:t>ProxyClass</w:t>
      </w:r>
      <w:proofErr w:type="spellEnd"/>
      <w:r w:rsidRPr="008043F7">
        <w:t xml:space="preserve">&gt;&gt; represents </w:t>
      </w:r>
      <w:proofErr w:type="spellStart"/>
      <w:r w:rsidRPr="006C7EC1">
        <w:rPr>
          <w:rFonts w:ascii="Courier New" w:hAnsi="Courier New" w:cs="Courier New"/>
        </w:rPr>
        <w:t>Link_As_Scscf</w:t>
      </w:r>
      <w:proofErr w:type="spellEnd"/>
      <w:r w:rsidRPr="008043F7">
        <w:t xml:space="preserve">, </w:t>
      </w:r>
      <w:proofErr w:type="spellStart"/>
      <w:r w:rsidRPr="006C7EC1">
        <w:rPr>
          <w:rFonts w:ascii="Courier New" w:hAnsi="Courier New" w:cs="Courier New"/>
        </w:rPr>
        <w:t>Link_Bgcf_Scscf</w:t>
      </w:r>
      <w:proofErr w:type="spellEnd"/>
      <w:r w:rsidRPr="008043F7">
        <w:t xml:space="preserve"> …</w:t>
      </w:r>
    </w:p>
    <w:p w14:paraId="54AD3B85" w14:textId="77777777" w:rsidR="00B7783E" w:rsidRPr="008043F7" w:rsidRDefault="00B7783E" w:rsidP="00D25B88">
      <w:pPr>
        <w:keepNext/>
        <w:ind w:left="852"/>
      </w:pPr>
      <w:r w:rsidRPr="008043F7">
        <w:t xml:space="preserve">The </w:t>
      </w:r>
      <w:proofErr w:type="spellStart"/>
      <w:r w:rsidRPr="006C7EC1">
        <w:rPr>
          <w:rFonts w:ascii="Courier New" w:hAnsi="Courier New" w:cs="Courier New"/>
        </w:rPr>
        <w:t>ExternalLink_a_z</w:t>
      </w:r>
      <w:proofErr w:type="spellEnd"/>
      <w:r w:rsidRPr="008043F7">
        <w:t xml:space="preserve"> &lt;&lt;</w:t>
      </w:r>
      <w:proofErr w:type="spellStart"/>
      <w:r w:rsidRPr="008043F7">
        <w:t>ProxyClass</w:t>
      </w:r>
      <w:proofErr w:type="spellEnd"/>
      <w:r w:rsidRPr="008043F7">
        <w:t>&gt;&gt; represents …</w:t>
      </w:r>
    </w:p>
    <w:p w14:paraId="14D14C96" w14:textId="77777777" w:rsidR="00B7783E" w:rsidRPr="008043F7" w:rsidRDefault="00B7783E" w:rsidP="00D25B88">
      <w:pPr>
        <w:keepNext/>
        <w:ind w:left="852"/>
      </w:pPr>
      <w:r w:rsidRPr="008043F7">
        <w:t>“</w:t>
      </w:r>
    </w:p>
    <w:p w14:paraId="3C73E637" w14:textId="77777777" w:rsidR="00B7783E" w:rsidRDefault="00E761A4" w:rsidP="00D25B88">
      <w:pPr>
        <w:pStyle w:val="TH"/>
      </w:pPr>
      <w:r>
        <w:pict w14:anchorId="0F6E0FB6">
          <v:shape id="_x0000_i1056" type="#_x0000_t75" style="width:476.5pt;height:110.6pt">
            <v:imagedata r:id="rId44" o:title=""/>
          </v:shape>
        </w:pict>
      </w:r>
    </w:p>
    <w:p w14:paraId="4553B002" w14:textId="77777777" w:rsidR="00B7783E" w:rsidRDefault="00B7783E" w:rsidP="006C7EC1">
      <w:pPr>
        <w:pStyle w:val="Caption"/>
        <w:jc w:val="center"/>
        <w:rPr>
          <w:bCs w:val="0"/>
        </w:rPr>
      </w:pPr>
      <w:bookmarkStart w:id="722" w:name="_Toc314595379"/>
      <w:r>
        <w:t xml:space="preserve">Figure </w:t>
      </w:r>
      <w:r w:rsidR="0074525B">
        <w:fldChar w:fldCharType="begin"/>
      </w:r>
      <w:r w:rsidR="0074525B">
        <w:instrText xml:space="preserve"> SEQ Figure \* ARABIC </w:instrText>
      </w:r>
      <w:r w:rsidR="0074525B">
        <w:fldChar w:fldCharType="separate"/>
      </w:r>
      <w:r>
        <w:rPr>
          <w:noProof/>
        </w:rPr>
        <w:t>27</w:t>
      </w:r>
      <w:r w:rsidR="0074525B">
        <w:rPr>
          <w:noProof/>
        </w:rPr>
        <w:fldChar w:fldCharType="end"/>
      </w:r>
      <w:r>
        <w:t xml:space="preserve">: </w:t>
      </w:r>
      <w:r w:rsidRPr="00E529DA">
        <w:t>&lt;&lt;</w:t>
      </w:r>
      <w:proofErr w:type="spellStart"/>
      <w:r w:rsidRPr="00E529DA">
        <w:t>ProxyClass</w:t>
      </w:r>
      <w:proofErr w:type="spellEnd"/>
      <w:r w:rsidRPr="00E529DA">
        <w:t>&gt;&gt; Notation Example A.2</w:t>
      </w:r>
      <w:bookmarkEnd w:id="722"/>
    </w:p>
    <w:p w14:paraId="36942960" w14:textId="77777777" w:rsidR="00B7783E" w:rsidRPr="008043F7" w:rsidRDefault="00B7783E" w:rsidP="00D25B88">
      <w:pPr>
        <w:pStyle w:val="NF"/>
        <w:rPr>
          <w:rFonts w:ascii="Courier" w:eastAsia="SimSun" w:hAnsi="Courier" w:cs="Arial"/>
          <w:lang w:eastAsia="zh-CN"/>
        </w:rPr>
      </w:pPr>
      <w:r w:rsidRPr="008043F7">
        <w:t>NOTE:</w:t>
      </w:r>
      <w:r w:rsidRPr="008043F7">
        <w:tab/>
        <w:t>The ‘</w:t>
      </w:r>
      <w:proofErr w:type="spellStart"/>
      <w:r w:rsidRPr="008043F7">
        <w:t>Yyy</w:t>
      </w:r>
      <w:proofErr w:type="spellEnd"/>
      <w:r w:rsidRPr="008043F7">
        <w:t xml:space="preserve">’ of </w:t>
      </w:r>
      <w:proofErr w:type="spellStart"/>
      <w:r w:rsidRPr="006C7EC1">
        <w:rPr>
          <w:rFonts w:ascii="Courier New" w:hAnsi="Courier New" w:cs="Courier New"/>
        </w:rPr>
        <w:t>YyyFunction</w:t>
      </w:r>
      <w:proofErr w:type="spellEnd"/>
      <w:r w:rsidRPr="006C7EC1">
        <w:rPr>
          <w:rFonts w:ascii="Courier New" w:hAnsi="Courier New" w:cs="Courier New"/>
        </w:rPr>
        <w:t xml:space="preserve"> </w:t>
      </w:r>
      <w:r w:rsidRPr="008043F7">
        <w:t>&lt;&lt;</w:t>
      </w:r>
      <w:proofErr w:type="spellStart"/>
      <w:r w:rsidRPr="008043F7">
        <w:t>ProxyClass</w:t>
      </w:r>
      <w:proofErr w:type="spellEnd"/>
      <w:r w:rsidRPr="008043F7">
        <w:t xml:space="preserve">&gt;&gt; represents </w:t>
      </w:r>
      <w:proofErr w:type="spellStart"/>
      <w:r w:rsidRPr="008043F7">
        <w:rPr>
          <w:rFonts w:ascii="Courier" w:eastAsia="SimSun" w:hAnsi="Courier" w:cs="Arial"/>
          <w:lang w:eastAsia="zh-CN"/>
        </w:rPr>
        <w:t>AsFunction</w:t>
      </w:r>
      <w:proofErr w:type="spellEnd"/>
      <w:r w:rsidRPr="006C7EC1">
        <w:rPr>
          <w:rFonts w:ascii="Times New Roman" w:eastAsia="SimSun" w:hAnsi="Times New Roman"/>
          <w:lang w:eastAsia="zh-CN"/>
        </w:rPr>
        <w:t>,</w:t>
      </w:r>
      <w:r w:rsidRPr="008043F7">
        <w:rPr>
          <w:rFonts w:ascii="Courier" w:eastAsia="SimSun" w:hAnsi="Courier" w:cs="Arial"/>
          <w:lang w:eastAsia="zh-CN"/>
        </w:rPr>
        <w:t xml:space="preserve"> </w:t>
      </w:r>
      <w:proofErr w:type="spellStart"/>
      <w:r w:rsidRPr="008043F7">
        <w:rPr>
          <w:rFonts w:ascii="Courier" w:eastAsia="SimSun" w:hAnsi="Courier" w:cs="Arial"/>
          <w:lang w:eastAsia="zh-CN"/>
        </w:rPr>
        <w:t>AucFunction</w:t>
      </w:r>
      <w:proofErr w:type="spellEnd"/>
      <w:r w:rsidRPr="006C7EC1">
        <w:rPr>
          <w:rFonts w:ascii="Times New Roman" w:eastAsia="SimSun" w:hAnsi="Times New Roman"/>
          <w:lang w:eastAsia="zh-CN"/>
        </w:rPr>
        <w:t>,</w:t>
      </w:r>
      <w:r>
        <w:rPr>
          <w:rFonts w:ascii="Times New Roman" w:eastAsia="SimSun" w:hAnsi="Times New Roman"/>
          <w:lang w:eastAsia="zh-CN"/>
        </w:rPr>
        <w:t xml:space="preserve"> etc.</w:t>
      </w:r>
    </w:p>
    <w:p w14:paraId="6D0409E2" w14:textId="77777777" w:rsidR="00B7783E" w:rsidRPr="008043F7" w:rsidRDefault="00B7783E" w:rsidP="00D25B88">
      <w:pPr>
        <w:pStyle w:val="NF"/>
        <w:rPr>
          <w:rFonts w:ascii="Courier" w:eastAsia="SimSun" w:hAnsi="Courier" w:cs="Arial"/>
          <w:lang w:eastAsia="zh-CN"/>
        </w:rPr>
      </w:pPr>
    </w:p>
    <w:bookmarkEnd w:id="0"/>
    <w:bookmarkEnd w:id="337"/>
    <w:p w14:paraId="4EFC2447" w14:textId="77777777" w:rsidR="00B7783E" w:rsidRDefault="00B7783E" w:rsidP="00DD4DC2">
      <w:pPr>
        <w:rPr>
          <w:rFonts w:ascii="Arial" w:hAnsi="Arial"/>
          <w:noProof/>
          <w:sz w:val="8"/>
          <w:szCs w:val="8"/>
        </w:rPr>
      </w:pPr>
      <w:r>
        <w:br w:type="page"/>
      </w:r>
    </w:p>
    <w:p w14:paraId="3A089754" w14:textId="77777777" w:rsidR="00B7783E" w:rsidRDefault="00B7783E" w:rsidP="00DD4DC2">
      <w:pPr>
        <w:pStyle w:val="Heading1"/>
        <w:numPr>
          <w:ilvl w:val="0"/>
          <w:numId w:val="0"/>
        </w:numPr>
        <w:rPr>
          <w:noProof/>
          <w:sz w:val="8"/>
          <w:szCs w:val="8"/>
        </w:rPr>
      </w:pPr>
      <w:bookmarkStart w:id="723" w:name="_Ref310868220"/>
      <w:bookmarkStart w:id="724" w:name="_Toc311121742"/>
      <w:bookmarkStart w:id="725" w:name="_Toc314595352"/>
      <w:r>
        <w:t>Annex B (normative</w:t>
      </w:r>
      <w:r w:rsidRPr="008043F7">
        <w:t>):</w:t>
      </w:r>
      <w:r>
        <w:t xml:space="preserve"> Attribute properties</w:t>
      </w:r>
      <w:bookmarkEnd w:id="723"/>
      <w:bookmarkEnd w:id="724"/>
      <w:bookmarkEnd w:id="725"/>
      <w:r w:rsidRPr="008043F7">
        <w:br/>
      </w:r>
    </w:p>
    <w:p w14:paraId="76A23BB1" w14:textId="77777777" w:rsidR="00B7783E" w:rsidRDefault="00B7783E" w:rsidP="00DD4DC2">
      <w:pPr>
        <w:rPr>
          <w:rFonts w:ascii="Arial" w:hAnsi="Arial"/>
          <w:noProof/>
          <w:sz w:val="8"/>
          <w:szCs w:val="8"/>
        </w:rPr>
      </w:pP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446"/>
        <w:gridCol w:w="517"/>
        <w:gridCol w:w="851"/>
        <w:gridCol w:w="6350"/>
      </w:tblGrid>
      <w:tr w:rsidR="00B7783E" w:rsidRPr="001B4E0C" w14:paraId="53DD4B5E" w14:textId="77777777" w:rsidTr="00E81360">
        <w:trPr>
          <w:cantSplit/>
          <w:trHeight w:val="2891"/>
          <w:tblHeader/>
        </w:trPr>
        <w:tc>
          <w:tcPr>
            <w:tcW w:w="454" w:type="dxa"/>
            <w:tcBorders>
              <w:bottom w:val="single" w:sz="12" w:space="0" w:color="auto"/>
            </w:tcBorders>
            <w:shd w:val="clear" w:color="auto" w:fill="FFCC99"/>
            <w:textDirection w:val="btLr"/>
            <w:vAlign w:val="center"/>
          </w:tcPr>
          <w:p w14:paraId="48D8EEC2" w14:textId="77777777" w:rsidR="00B7783E" w:rsidRPr="001B4E0C" w:rsidRDefault="00B7783E" w:rsidP="00E81360">
            <w:pPr>
              <w:keepNext/>
              <w:spacing w:before="40" w:after="40"/>
              <w:ind w:left="113" w:right="113"/>
              <w:rPr>
                <w:b/>
              </w:rPr>
            </w:pPr>
            <w:r>
              <w:rPr>
                <w:b/>
              </w:rPr>
              <w:t>isI</w:t>
            </w:r>
            <w:r w:rsidRPr="001B4E0C">
              <w:rPr>
                <w:b/>
              </w:rPr>
              <w:t>nvariant</w:t>
            </w:r>
            <w:r w:rsidRPr="001B4E0C">
              <w:rPr>
                <w:b/>
              </w:rPr>
              <w:br/>
            </w:r>
          </w:p>
        </w:tc>
        <w:tc>
          <w:tcPr>
            <w:tcW w:w="446" w:type="dxa"/>
            <w:tcBorders>
              <w:bottom w:val="single" w:sz="12" w:space="0" w:color="auto"/>
            </w:tcBorders>
            <w:shd w:val="clear" w:color="auto" w:fill="FFFF99"/>
            <w:textDirection w:val="btLr"/>
            <w:vAlign w:val="center"/>
          </w:tcPr>
          <w:p w14:paraId="454C7340" w14:textId="77777777" w:rsidR="00B7783E" w:rsidRPr="001B4E0C" w:rsidRDefault="00B7783E" w:rsidP="00E81360">
            <w:pPr>
              <w:keepNext/>
              <w:spacing w:before="40" w:after="40"/>
              <w:ind w:left="113" w:right="113"/>
              <w:rPr>
                <w:b/>
              </w:rPr>
            </w:pPr>
            <w:r>
              <w:rPr>
                <w:b/>
              </w:rPr>
              <w:t>write</w:t>
            </w:r>
          </w:p>
        </w:tc>
        <w:tc>
          <w:tcPr>
            <w:tcW w:w="517" w:type="dxa"/>
            <w:tcBorders>
              <w:bottom w:val="single" w:sz="12" w:space="0" w:color="auto"/>
            </w:tcBorders>
            <w:shd w:val="clear" w:color="auto" w:fill="CCFFCC"/>
            <w:textDirection w:val="btLr"/>
            <w:vAlign w:val="center"/>
          </w:tcPr>
          <w:p w14:paraId="20EE31DF" w14:textId="77777777" w:rsidR="00B7783E" w:rsidRPr="001B4E0C" w:rsidRDefault="00B7783E" w:rsidP="00E81360">
            <w:pPr>
              <w:keepNext/>
              <w:spacing w:before="40" w:after="40"/>
              <w:ind w:left="113" w:right="113"/>
              <w:rPr>
                <w:b/>
              </w:rPr>
            </w:pPr>
            <w:r>
              <w:rPr>
                <w:b/>
              </w:rPr>
              <w:t xml:space="preserve">defaultValue </w:t>
            </w:r>
          </w:p>
        </w:tc>
        <w:tc>
          <w:tcPr>
            <w:tcW w:w="851" w:type="dxa"/>
            <w:tcBorders>
              <w:bottom w:val="single" w:sz="12" w:space="0" w:color="auto"/>
            </w:tcBorders>
            <w:shd w:val="clear" w:color="auto" w:fill="CCFFFF"/>
            <w:textDirection w:val="btLr"/>
            <w:vAlign w:val="center"/>
          </w:tcPr>
          <w:p w14:paraId="6CFC06C2" w14:textId="5107798C" w:rsidR="00B7783E" w:rsidRPr="001B4E0C" w:rsidRDefault="00B7783E" w:rsidP="00E81360">
            <w:pPr>
              <w:keepNext/>
              <w:spacing w:before="40" w:after="40"/>
              <w:rPr>
                <w:b/>
              </w:rPr>
            </w:pPr>
            <w:proofErr w:type="gramStart"/>
            <w:r>
              <w:rPr>
                <w:b/>
              </w:rPr>
              <w:t>manager</w:t>
            </w:r>
            <w:proofErr w:type="gramEnd"/>
            <w:r>
              <w:rPr>
                <w:b/>
              </w:rPr>
              <w:t xml:space="preserve"> must provide a value when manager request</w:t>
            </w:r>
            <w:r w:rsidR="0073545D">
              <w:rPr>
                <w:b/>
              </w:rPr>
              <w:t>s</w:t>
            </w:r>
            <w:r>
              <w:rPr>
                <w:b/>
              </w:rPr>
              <w:t xml:space="preserve"> object creation  </w:t>
            </w:r>
          </w:p>
        </w:tc>
        <w:tc>
          <w:tcPr>
            <w:tcW w:w="6350" w:type="dxa"/>
            <w:tcBorders>
              <w:bottom w:val="single" w:sz="12" w:space="0" w:color="auto"/>
            </w:tcBorders>
            <w:vAlign w:val="bottom"/>
          </w:tcPr>
          <w:p w14:paraId="1B9C3D03" w14:textId="77777777" w:rsidR="00B7783E" w:rsidRPr="001B4E0C" w:rsidRDefault="00B7783E" w:rsidP="00E81360">
            <w:pPr>
              <w:keepNext/>
              <w:spacing w:after="120"/>
              <w:rPr>
                <w:b/>
              </w:rPr>
            </w:pPr>
            <w:r w:rsidRPr="001B4E0C">
              <w:rPr>
                <w:b/>
              </w:rPr>
              <w:t>Meaning</w:t>
            </w:r>
          </w:p>
        </w:tc>
      </w:tr>
      <w:tr w:rsidR="00B7783E" w:rsidRPr="00876D40" w14:paraId="262CE4F7" w14:textId="77777777" w:rsidTr="00E81360">
        <w:tc>
          <w:tcPr>
            <w:tcW w:w="454" w:type="dxa"/>
            <w:tcBorders>
              <w:top w:val="single" w:sz="12" w:space="0" w:color="auto"/>
            </w:tcBorders>
            <w:shd w:val="clear" w:color="auto" w:fill="FFCC99"/>
            <w:vAlign w:val="center"/>
          </w:tcPr>
          <w:p w14:paraId="6BA14696"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446" w:type="dxa"/>
            <w:tcBorders>
              <w:top w:val="single" w:sz="12" w:space="0" w:color="auto"/>
            </w:tcBorders>
            <w:shd w:val="clear" w:color="auto" w:fill="FFFF99"/>
            <w:vAlign w:val="center"/>
          </w:tcPr>
          <w:p w14:paraId="251DE8D9"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517" w:type="dxa"/>
            <w:tcBorders>
              <w:top w:val="single" w:sz="12" w:space="0" w:color="auto"/>
            </w:tcBorders>
            <w:shd w:val="clear" w:color="auto" w:fill="CCFFCC"/>
            <w:vAlign w:val="center"/>
          </w:tcPr>
          <w:p w14:paraId="077A8628"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tcBorders>
              <w:top w:val="single" w:sz="12" w:space="0" w:color="auto"/>
            </w:tcBorders>
            <w:shd w:val="clear" w:color="auto" w:fill="CCFFFF"/>
            <w:vAlign w:val="center"/>
          </w:tcPr>
          <w:p w14:paraId="02795E4A"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Borders>
              <w:top w:val="single" w:sz="12" w:space="0" w:color="auto"/>
            </w:tcBorders>
          </w:tcPr>
          <w:p w14:paraId="0522E160" w14:textId="77777777"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14:paraId="5E234F3B" w14:textId="77777777" w:rsidTr="00E81360">
        <w:tc>
          <w:tcPr>
            <w:tcW w:w="454" w:type="dxa"/>
            <w:shd w:val="clear" w:color="auto" w:fill="FFCC99"/>
            <w:vAlign w:val="center"/>
          </w:tcPr>
          <w:p w14:paraId="23588DF9" w14:textId="77777777" w:rsidR="00B7783E" w:rsidRPr="001B4E0C" w:rsidRDefault="00B7783E" w:rsidP="00E81360">
            <w:pPr>
              <w:keepNext/>
              <w:spacing w:before="40" w:after="40"/>
              <w:jc w:val="center"/>
            </w:pPr>
            <w:r>
              <w:sym w:font="Wingdings" w:char="F0FE"/>
            </w:r>
          </w:p>
        </w:tc>
        <w:tc>
          <w:tcPr>
            <w:tcW w:w="446" w:type="dxa"/>
            <w:shd w:val="clear" w:color="auto" w:fill="FFFF99"/>
            <w:vAlign w:val="center"/>
          </w:tcPr>
          <w:p w14:paraId="174B412B" w14:textId="77777777" w:rsidR="00B7783E" w:rsidRPr="001B4E0C" w:rsidRDefault="00B7783E" w:rsidP="00E81360">
            <w:pPr>
              <w:keepNext/>
              <w:spacing w:before="40" w:after="40"/>
              <w:jc w:val="center"/>
            </w:pPr>
            <w:r>
              <w:sym w:font="Wingdings" w:char="F0FE"/>
            </w:r>
          </w:p>
        </w:tc>
        <w:tc>
          <w:tcPr>
            <w:tcW w:w="517" w:type="dxa"/>
            <w:shd w:val="clear" w:color="auto" w:fill="CCFFCC"/>
            <w:vAlign w:val="center"/>
          </w:tcPr>
          <w:p w14:paraId="3D0FD731" w14:textId="77777777" w:rsidR="00B7783E" w:rsidRPr="001B4E0C" w:rsidRDefault="00B7783E" w:rsidP="00E81360">
            <w:pPr>
              <w:keepNext/>
              <w:spacing w:before="40" w:after="40"/>
              <w:jc w:val="center"/>
            </w:pPr>
            <w:r>
              <w:sym w:font="Wingdings" w:char="F0FE"/>
            </w:r>
          </w:p>
        </w:tc>
        <w:tc>
          <w:tcPr>
            <w:tcW w:w="851" w:type="dxa"/>
            <w:shd w:val="clear" w:color="auto" w:fill="CCFFFF"/>
            <w:vAlign w:val="center"/>
          </w:tcPr>
          <w:p w14:paraId="23BF365A" w14:textId="77777777" w:rsidR="00B7783E" w:rsidRPr="001B4E0C" w:rsidRDefault="00B7783E" w:rsidP="00E81360">
            <w:pPr>
              <w:keepNext/>
              <w:spacing w:before="40" w:after="40"/>
              <w:jc w:val="center"/>
            </w:pPr>
          </w:p>
        </w:tc>
        <w:tc>
          <w:tcPr>
            <w:tcW w:w="6350" w:type="dxa"/>
            <w:vAlign w:val="center"/>
          </w:tcPr>
          <w:p w14:paraId="7994D7AF" w14:textId="77777777" w:rsidR="00B7783E" w:rsidRPr="001B4E0C" w:rsidRDefault="00B7783E" w:rsidP="00E81360">
            <w:pPr>
              <w:keepNext/>
              <w:spacing w:before="40" w:after="40"/>
            </w:pPr>
            <w:r>
              <w:t>May be set by the manager only during object creation time; if no value is provided by the manager, the default value is used.</w:t>
            </w:r>
          </w:p>
        </w:tc>
      </w:tr>
      <w:tr w:rsidR="00B7783E" w:rsidRPr="001B4E0C" w14:paraId="65F776F8" w14:textId="77777777" w:rsidTr="00E81360">
        <w:tc>
          <w:tcPr>
            <w:tcW w:w="454" w:type="dxa"/>
            <w:shd w:val="clear" w:color="auto" w:fill="FFCC99"/>
            <w:vAlign w:val="center"/>
          </w:tcPr>
          <w:p w14:paraId="0BA3719D" w14:textId="77777777" w:rsidR="00B7783E" w:rsidRPr="001B4E0C" w:rsidRDefault="00B7783E" w:rsidP="00E81360">
            <w:pPr>
              <w:keepNext/>
              <w:spacing w:before="40" w:after="40"/>
              <w:jc w:val="center"/>
            </w:pPr>
            <w:r>
              <w:sym w:font="Wingdings" w:char="F0FE"/>
            </w:r>
          </w:p>
        </w:tc>
        <w:tc>
          <w:tcPr>
            <w:tcW w:w="446" w:type="dxa"/>
            <w:shd w:val="clear" w:color="auto" w:fill="FFFF99"/>
            <w:vAlign w:val="center"/>
          </w:tcPr>
          <w:p w14:paraId="184A4C16" w14:textId="77777777" w:rsidR="00B7783E" w:rsidRPr="001B4E0C" w:rsidRDefault="00B7783E" w:rsidP="00E81360">
            <w:pPr>
              <w:keepNext/>
              <w:spacing w:before="40" w:after="40"/>
              <w:jc w:val="center"/>
            </w:pPr>
            <w:r>
              <w:sym w:font="Wingdings" w:char="F0FE"/>
            </w:r>
          </w:p>
        </w:tc>
        <w:tc>
          <w:tcPr>
            <w:tcW w:w="517" w:type="dxa"/>
            <w:shd w:val="clear" w:color="auto" w:fill="CCFFCC"/>
            <w:vAlign w:val="center"/>
          </w:tcPr>
          <w:p w14:paraId="7555965F" w14:textId="77777777" w:rsidR="00B7783E" w:rsidRPr="001B4E0C" w:rsidRDefault="00B7783E" w:rsidP="00E81360">
            <w:pPr>
              <w:keepNext/>
              <w:spacing w:before="40" w:after="40"/>
              <w:jc w:val="center"/>
            </w:pPr>
          </w:p>
        </w:tc>
        <w:tc>
          <w:tcPr>
            <w:tcW w:w="851" w:type="dxa"/>
            <w:shd w:val="clear" w:color="auto" w:fill="CCFFFF"/>
            <w:vAlign w:val="center"/>
          </w:tcPr>
          <w:p w14:paraId="6F76A50F" w14:textId="77777777" w:rsidR="00B7783E" w:rsidRPr="001B4E0C" w:rsidRDefault="00B7783E" w:rsidP="00E81360">
            <w:pPr>
              <w:keepNext/>
              <w:spacing w:before="40" w:after="40"/>
              <w:jc w:val="center"/>
            </w:pPr>
            <w:r>
              <w:sym w:font="Wingdings" w:char="F0FE"/>
            </w:r>
          </w:p>
        </w:tc>
        <w:tc>
          <w:tcPr>
            <w:tcW w:w="6350" w:type="dxa"/>
            <w:vAlign w:val="center"/>
          </w:tcPr>
          <w:p w14:paraId="35A715AE" w14:textId="77777777" w:rsidR="00B7783E" w:rsidRPr="001B4E0C" w:rsidRDefault="00B7783E" w:rsidP="00E81360">
            <w:pPr>
              <w:keepNext/>
              <w:spacing w:before="40" w:after="40"/>
            </w:pPr>
            <w:r>
              <w:t>Must be set by the manager during object creation time.</w:t>
            </w:r>
          </w:p>
        </w:tc>
      </w:tr>
      <w:tr w:rsidR="00B7783E" w:rsidRPr="001B4E0C" w14:paraId="583727D0" w14:textId="77777777" w:rsidTr="00E81360">
        <w:tc>
          <w:tcPr>
            <w:tcW w:w="454" w:type="dxa"/>
            <w:shd w:val="clear" w:color="auto" w:fill="FFCC99"/>
            <w:vAlign w:val="center"/>
          </w:tcPr>
          <w:p w14:paraId="619C023A" w14:textId="77777777" w:rsidR="00B7783E" w:rsidRPr="001B4E0C" w:rsidRDefault="00B7783E" w:rsidP="00E81360">
            <w:pPr>
              <w:keepNext/>
              <w:spacing w:before="40" w:after="40"/>
              <w:jc w:val="center"/>
            </w:pPr>
            <w:r>
              <w:sym w:font="Wingdings" w:char="F0FE"/>
            </w:r>
          </w:p>
        </w:tc>
        <w:tc>
          <w:tcPr>
            <w:tcW w:w="446" w:type="dxa"/>
            <w:shd w:val="clear" w:color="auto" w:fill="FFFF99"/>
            <w:vAlign w:val="center"/>
          </w:tcPr>
          <w:p w14:paraId="390E47C2" w14:textId="77777777" w:rsidR="00B7783E" w:rsidRPr="001B4E0C" w:rsidRDefault="00B7783E" w:rsidP="00E81360">
            <w:pPr>
              <w:keepNext/>
              <w:spacing w:before="40" w:after="40"/>
              <w:jc w:val="center"/>
            </w:pPr>
            <w:r>
              <w:sym w:font="Wingdings" w:char="F0FE"/>
            </w:r>
          </w:p>
        </w:tc>
        <w:tc>
          <w:tcPr>
            <w:tcW w:w="517" w:type="dxa"/>
            <w:shd w:val="clear" w:color="auto" w:fill="CCFFCC"/>
            <w:vAlign w:val="center"/>
          </w:tcPr>
          <w:p w14:paraId="73E3AB66" w14:textId="77777777" w:rsidR="00B7783E" w:rsidRPr="001B4E0C" w:rsidRDefault="00B7783E" w:rsidP="00E81360">
            <w:pPr>
              <w:keepNext/>
              <w:spacing w:before="40" w:after="40"/>
              <w:jc w:val="center"/>
            </w:pPr>
          </w:p>
        </w:tc>
        <w:tc>
          <w:tcPr>
            <w:tcW w:w="851" w:type="dxa"/>
            <w:shd w:val="clear" w:color="auto" w:fill="CCFFFF"/>
            <w:vAlign w:val="center"/>
          </w:tcPr>
          <w:p w14:paraId="003364AA" w14:textId="77777777" w:rsidR="00B7783E" w:rsidRPr="001B4E0C" w:rsidRDefault="00B7783E" w:rsidP="00E81360">
            <w:pPr>
              <w:keepNext/>
              <w:spacing w:before="40" w:after="40"/>
              <w:jc w:val="center"/>
            </w:pPr>
          </w:p>
        </w:tc>
        <w:tc>
          <w:tcPr>
            <w:tcW w:w="6350" w:type="dxa"/>
            <w:vAlign w:val="center"/>
          </w:tcPr>
          <w:p w14:paraId="4EA983EE" w14:textId="77777777" w:rsidR="00B7783E" w:rsidRPr="001B4E0C" w:rsidRDefault="00B7783E" w:rsidP="00E81360">
            <w:pPr>
              <w:keepNext/>
              <w:spacing w:before="40" w:after="40"/>
            </w:pPr>
            <w:r>
              <w:t>May be set by the manager only during object creation time; if no value is provided by the manager, the agent must provide a value.</w:t>
            </w:r>
          </w:p>
        </w:tc>
      </w:tr>
      <w:tr w:rsidR="00B7783E" w:rsidRPr="00876D40" w14:paraId="319FCA99" w14:textId="77777777" w:rsidTr="00E81360">
        <w:tc>
          <w:tcPr>
            <w:tcW w:w="454" w:type="dxa"/>
            <w:shd w:val="clear" w:color="auto" w:fill="FFCC99"/>
            <w:vAlign w:val="center"/>
          </w:tcPr>
          <w:p w14:paraId="56FF436F"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14:paraId="19CAD03E" w14:textId="77777777" w:rsidR="00B7783E" w:rsidRPr="00876D40" w:rsidRDefault="00B7783E" w:rsidP="00E81360">
            <w:pPr>
              <w:keepNext/>
              <w:spacing w:before="40" w:after="40"/>
              <w:jc w:val="center"/>
              <w:rPr>
                <w:color w:val="808080"/>
              </w:rPr>
            </w:pPr>
          </w:p>
        </w:tc>
        <w:tc>
          <w:tcPr>
            <w:tcW w:w="517" w:type="dxa"/>
            <w:shd w:val="clear" w:color="auto" w:fill="CCFFCC"/>
            <w:vAlign w:val="center"/>
          </w:tcPr>
          <w:p w14:paraId="14A3A8FA"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14:paraId="6596391D"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14:paraId="4F19F383" w14:textId="77777777"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876D40" w14:paraId="656235D2" w14:textId="77777777" w:rsidTr="00E81360">
        <w:tc>
          <w:tcPr>
            <w:tcW w:w="454" w:type="dxa"/>
            <w:shd w:val="clear" w:color="auto" w:fill="FFCC99"/>
            <w:vAlign w:val="center"/>
          </w:tcPr>
          <w:p w14:paraId="5A2C1989"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14:paraId="68DC8152" w14:textId="77777777" w:rsidR="00B7783E" w:rsidRPr="00876D40" w:rsidRDefault="00B7783E" w:rsidP="00E81360">
            <w:pPr>
              <w:keepNext/>
              <w:spacing w:before="40" w:after="40"/>
              <w:jc w:val="center"/>
              <w:rPr>
                <w:color w:val="808080"/>
              </w:rPr>
            </w:pPr>
          </w:p>
        </w:tc>
        <w:tc>
          <w:tcPr>
            <w:tcW w:w="517" w:type="dxa"/>
            <w:shd w:val="clear" w:color="auto" w:fill="CCFFCC"/>
            <w:vAlign w:val="center"/>
          </w:tcPr>
          <w:p w14:paraId="6E5A1DD9"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14:paraId="1237FFBA" w14:textId="77777777" w:rsidR="00B7783E" w:rsidRPr="00876D40" w:rsidRDefault="00B7783E" w:rsidP="00E81360">
            <w:pPr>
              <w:keepNext/>
              <w:spacing w:before="40" w:after="40"/>
              <w:jc w:val="center"/>
              <w:rPr>
                <w:color w:val="808080"/>
              </w:rPr>
            </w:pPr>
          </w:p>
        </w:tc>
        <w:tc>
          <w:tcPr>
            <w:tcW w:w="6350" w:type="dxa"/>
            <w:vAlign w:val="center"/>
          </w:tcPr>
          <w:p w14:paraId="095A39A5" w14:textId="77777777" w:rsidR="00B7783E" w:rsidRPr="00876D40" w:rsidRDefault="00B7783E" w:rsidP="00E81360">
            <w:pPr>
              <w:keepNext/>
              <w:spacing w:before="40" w:after="40"/>
              <w:rPr>
                <w:color w:val="808080"/>
              </w:rPr>
            </w:pPr>
            <w:r>
              <w:rPr>
                <w:color w:val="808080"/>
              </w:rPr>
              <w:t>V</w:t>
            </w:r>
            <w:r w:rsidRPr="00876D40">
              <w:rPr>
                <w:color w:val="808080"/>
              </w:rPr>
              <w:t>alid but not useful</w:t>
            </w:r>
            <w:r>
              <w:rPr>
                <w:color w:val="808080"/>
              </w:rPr>
              <w:t>.</w:t>
            </w:r>
          </w:p>
        </w:tc>
      </w:tr>
      <w:tr w:rsidR="00B7783E" w:rsidRPr="00876D40" w14:paraId="79F4BCB2" w14:textId="77777777" w:rsidTr="00E81360">
        <w:tc>
          <w:tcPr>
            <w:tcW w:w="454" w:type="dxa"/>
            <w:shd w:val="clear" w:color="auto" w:fill="FFCC99"/>
            <w:vAlign w:val="center"/>
          </w:tcPr>
          <w:p w14:paraId="03B7B30D"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446" w:type="dxa"/>
            <w:shd w:val="clear" w:color="auto" w:fill="FFFF99"/>
            <w:vAlign w:val="center"/>
          </w:tcPr>
          <w:p w14:paraId="395CB391" w14:textId="77777777" w:rsidR="00B7783E" w:rsidRPr="00876D40" w:rsidRDefault="00B7783E" w:rsidP="00E81360">
            <w:pPr>
              <w:keepNext/>
              <w:spacing w:before="40" w:after="40"/>
              <w:jc w:val="center"/>
              <w:rPr>
                <w:color w:val="808080"/>
              </w:rPr>
            </w:pPr>
          </w:p>
        </w:tc>
        <w:tc>
          <w:tcPr>
            <w:tcW w:w="517" w:type="dxa"/>
            <w:shd w:val="clear" w:color="auto" w:fill="CCFFCC"/>
            <w:vAlign w:val="center"/>
          </w:tcPr>
          <w:p w14:paraId="3461A435" w14:textId="77777777" w:rsidR="00B7783E" w:rsidRPr="00876D40" w:rsidRDefault="00B7783E" w:rsidP="00E81360">
            <w:pPr>
              <w:keepNext/>
              <w:spacing w:before="40" w:after="40"/>
              <w:jc w:val="center"/>
              <w:rPr>
                <w:color w:val="808080"/>
              </w:rPr>
            </w:pPr>
          </w:p>
        </w:tc>
        <w:tc>
          <w:tcPr>
            <w:tcW w:w="851" w:type="dxa"/>
            <w:shd w:val="clear" w:color="auto" w:fill="CCFFFF"/>
            <w:vAlign w:val="center"/>
          </w:tcPr>
          <w:p w14:paraId="20E559A0"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14:paraId="19AC16D6" w14:textId="77777777"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14:paraId="320322A6" w14:textId="77777777" w:rsidTr="00E81360">
        <w:tc>
          <w:tcPr>
            <w:tcW w:w="454" w:type="dxa"/>
            <w:shd w:val="clear" w:color="auto" w:fill="FFCC99"/>
            <w:vAlign w:val="center"/>
          </w:tcPr>
          <w:p w14:paraId="3CF7F844" w14:textId="77777777" w:rsidR="00B7783E" w:rsidRPr="001B4E0C" w:rsidRDefault="00B7783E" w:rsidP="00E81360">
            <w:pPr>
              <w:keepNext/>
              <w:spacing w:before="40" w:after="40"/>
              <w:jc w:val="center"/>
            </w:pPr>
            <w:r>
              <w:sym w:font="Wingdings" w:char="F0FE"/>
            </w:r>
          </w:p>
        </w:tc>
        <w:tc>
          <w:tcPr>
            <w:tcW w:w="446" w:type="dxa"/>
            <w:shd w:val="clear" w:color="auto" w:fill="FFFF99"/>
            <w:vAlign w:val="center"/>
          </w:tcPr>
          <w:p w14:paraId="0FFC2F6F" w14:textId="77777777" w:rsidR="00B7783E" w:rsidRPr="001B4E0C" w:rsidRDefault="00B7783E" w:rsidP="00E81360">
            <w:pPr>
              <w:keepNext/>
              <w:spacing w:before="40" w:after="40"/>
              <w:jc w:val="center"/>
            </w:pPr>
          </w:p>
        </w:tc>
        <w:tc>
          <w:tcPr>
            <w:tcW w:w="517" w:type="dxa"/>
            <w:shd w:val="clear" w:color="auto" w:fill="CCFFCC"/>
            <w:vAlign w:val="center"/>
          </w:tcPr>
          <w:p w14:paraId="58B469EC" w14:textId="77777777" w:rsidR="00B7783E" w:rsidRPr="001B4E0C" w:rsidRDefault="00B7783E" w:rsidP="00E81360">
            <w:pPr>
              <w:keepNext/>
              <w:spacing w:before="40" w:after="40"/>
              <w:jc w:val="center"/>
            </w:pPr>
          </w:p>
        </w:tc>
        <w:tc>
          <w:tcPr>
            <w:tcW w:w="851" w:type="dxa"/>
            <w:shd w:val="clear" w:color="auto" w:fill="CCFFFF"/>
            <w:vAlign w:val="center"/>
          </w:tcPr>
          <w:p w14:paraId="1C507035" w14:textId="77777777" w:rsidR="00B7783E" w:rsidRPr="001B4E0C" w:rsidRDefault="00B7783E" w:rsidP="00E81360">
            <w:pPr>
              <w:keepNext/>
              <w:spacing w:before="40" w:after="40"/>
              <w:jc w:val="center"/>
            </w:pPr>
          </w:p>
        </w:tc>
        <w:tc>
          <w:tcPr>
            <w:tcW w:w="6350" w:type="dxa"/>
            <w:vAlign w:val="center"/>
          </w:tcPr>
          <w:p w14:paraId="54ED6331" w14:textId="77777777" w:rsidR="00B7783E" w:rsidRPr="001B4E0C" w:rsidRDefault="00B7783E" w:rsidP="00E81360">
            <w:pPr>
              <w:keepNext/>
              <w:spacing w:before="40" w:after="40"/>
            </w:pPr>
            <w:r>
              <w:t>Must be set by the agent during object creation time.</w:t>
            </w:r>
          </w:p>
        </w:tc>
      </w:tr>
      <w:tr w:rsidR="00B7783E" w:rsidRPr="00876D40" w14:paraId="75E213D9" w14:textId="77777777" w:rsidTr="00E81360">
        <w:tc>
          <w:tcPr>
            <w:tcW w:w="454" w:type="dxa"/>
            <w:shd w:val="clear" w:color="auto" w:fill="FFCC99"/>
            <w:vAlign w:val="center"/>
          </w:tcPr>
          <w:p w14:paraId="3D54F799" w14:textId="77777777" w:rsidR="00B7783E" w:rsidRPr="00876D40" w:rsidRDefault="00B7783E" w:rsidP="00E81360">
            <w:pPr>
              <w:keepNext/>
              <w:spacing w:before="40" w:after="40"/>
              <w:jc w:val="center"/>
              <w:rPr>
                <w:color w:val="808080"/>
              </w:rPr>
            </w:pPr>
          </w:p>
        </w:tc>
        <w:tc>
          <w:tcPr>
            <w:tcW w:w="446" w:type="dxa"/>
            <w:shd w:val="clear" w:color="auto" w:fill="FFFF99"/>
            <w:vAlign w:val="center"/>
          </w:tcPr>
          <w:p w14:paraId="7FAB7262"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517" w:type="dxa"/>
            <w:shd w:val="clear" w:color="auto" w:fill="CCFFCC"/>
            <w:vAlign w:val="center"/>
          </w:tcPr>
          <w:p w14:paraId="6F501694"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14:paraId="6E7F2B11"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14:paraId="1FA41C65" w14:textId="77777777"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14:paraId="3CAE51D7" w14:textId="77777777" w:rsidTr="00E81360">
        <w:tc>
          <w:tcPr>
            <w:tcW w:w="454" w:type="dxa"/>
            <w:shd w:val="clear" w:color="auto" w:fill="FFCC99"/>
            <w:vAlign w:val="center"/>
          </w:tcPr>
          <w:p w14:paraId="7D205EC5" w14:textId="77777777" w:rsidR="00B7783E" w:rsidRPr="001B4E0C" w:rsidRDefault="00B7783E" w:rsidP="00E81360">
            <w:pPr>
              <w:keepNext/>
              <w:spacing w:before="40" w:after="40"/>
              <w:jc w:val="center"/>
            </w:pPr>
          </w:p>
        </w:tc>
        <w:tc>
          <w:tcPr>
            <w:tcW w:w="446" w:type="dxa"/>
            <w:shd w:val="clear" w:color="auto" w:fill="FFFF99"/>
            <w:vAlign w:val="center"/>
          </w:tcPr>
          <w:p w14:paraId="5DE09DFB" w14:textId="77777777" w:rsidR="00B7783E" w:rsidRPr="001B4E0C" w:rsidRDefault="00B7783E" w:rsidP="00E81360">
            <w:pPr>
              <w:keepNext/>
              <w:spacing w:before="40" w:after="40"/>
              <w:jc w:val="center"/>
            </w:pPr>
            <w:r>
              <w:sym w:font="Wingdings" w:char="F0FE"/>
            </w:r>
          </w:p>
        </w:tc>
        <w:tc>
          <w:tcPr>
            <w:tcW w:w="517" w:type="dxa"/>
            <w:shd w:val="clear" w:color="auto" w:fill="CCFFCC"/>
            <w:vAlign w:val="center"/>
          </w:tcPr>
          <w:p w14:paraId="0D198E1D" w14:textId="77777777" w:rsidR="00B7783E" w:rsidRPr="001B4E0C" w:rsidRDefault="00B7783E" w:rsidP="00E81360">
            <w:pPr>
              <w:keepNext/>
              <w:spacing w:before="40" w:after="40"/>
              <w:jc w:val="center"/>
            </w:pPr>
            <w:r>
              <w:sym w:font="Wingdings" w:char="F0FE"/>
            </w:r>
          </w:p>
        </w:tc>
        <w:tc>
          <w:tcPr>
            <w:tcW w:w="851" w:type="dxa"/>
            <w:shd w:val="clear" w:color="auto" w:fill="CCFFFF"/>
            <w:vAlign w:val="center"/>
          </w:tcPr>
          <w:p w14:paraId="286D9F8A" w14:textId="77777777" w:rsidR="00B7783E" w:rsidRPr="001B4E0C" w:rsidRDefault="00B7783E" w:rsidP="00E81360">
            <w:pPr>
              <w:keepNext/>
              <w:spacing w:before="40" w:after="40"/>
              <w:jc w:val="center"/>
            </w:pPr>
          </w:p>
        </w:tc>
        <w:tc>
          <w:tcPr>
            <w:tcW w:w="6350" w:type="dxa"/>
            <w:vAlign w:val="center"/>
          </w:tcPr>
          <w:p w14:paraId="108E4308" w14:textId="77777777" w:rsidR="00B7783E" w:rsidRPr="001B4E0C" w:rsidRDefault="00B7783E" w:rsidP="00E81360">
            <w:pPr>
              <w:keepNext/>
              <w:spacing w:before="40" w:after="40"/>
            </w:pPr>
            <w:r>
              <w:t>May be set by the manager anytime; if no value is provided by the manager at object creation time, it is set to the default value.</w:t>
            </w:r>
          </w:p>
        </w:tc>
      </w:tr>
      <w:tr w:rsidR="00B7783E" w:rsidRPr="001B4E0C" w14:paraId="5607FADF" w14:textId="77777777" w:rsidTr="00E81360">
        <w:tc>
          <w:tcPr>
            <w:tcW w:w="454" w:type="dxa"/>
            <w:shd w:val="clear" w:color="auto" w:fill="FFCC99"/>
            <w:vAlign w:val="center"/>
          </w:tcPr>
          <w:p w14:paraId="068666F9" w14:textId="77777777" w:rsidR="00B7783E" w:rsidRPr="001B4E0C" w:rsidRDefault="00B7783E" w:rsidP="00E81360">
            <w:pPr>
              <w:keepNext/>
              <w:spacing w:before="40" w:after="40"/>
              <w:jc w:val="center"/>
            </w:pPr>
          </w:p>
        </w:tc>
        <w:tc>
          <w:tcPr>
            <w:tcW w:w="446" w:type="dxa"/>
            <w:shd w:val="clear" w:color="auto" w:fill="FFFF99"/>
            <w:vAlign w:val="center"/>
          </w:tcPr>
          <w:p w14:paraId="6D2904F8" w14:textId="77777777" w:rsidR="00B7783E" w:rsidRPr="001B4E0C" w:rsidRDefault="00B7783E" w:rsidP="00E81360">
            <w:pPr>
              <w:keepNext/>
              <w:spacing w:before="40" w:after="40"/>
              <w:jc w:val="center"/>
            </w:pPr>
            <w:r>
              <w:sym w:font="Wingdings" w:char="F0FE"/>
            </w:r>
          </w:p>
        </w:tc>
        <w:tc>
          <w:tcPr>
            <w:tcW w:w="517" w:type="dxa"/>
            <w:shd w:val="clear" w:color="auto" w:fill="CCFFCC"/>
            <w:vAlign w:val="center"/>
          </w:tcPr>
          <w:p w14:paraId="59B085DE" w14:textId="77777777" w:rsidR="00B7783E" w:rsidRPr="001B4E0C" w:rsidRDefault="00B7783E" w:rsidP="00E81360">
            <w:pPr>
              <w:keepNext/>
              <w:spacing w:before="40" w:after="40"/>
              <w:jc w:val="center"/>
            </w:pPr>
          </w:p>
        </w:tc>
        <w:tc>
          <w:tcPr>
            <w:tcW w:w="851" w:type="dxa"/>
            <w:shd w:val="clear" w:color="auto" w:fill="CCFFFF"/>
            <w:vAlign w:val="center"/>
          </w:tcPr>
          <w:p w14:paraId="640C8584" w14:textId="77777777" w:rsidR="00B7783E" w:rsidRPr="001B4E0C" w:rsidRDefault="00B7783E" w:rsidP="00E81360">
            <w:pPr>
              <w:keepNext/>
              <w:spacing w:before="40" w:after="40"/>
              <w:jc w:val="center"/>
            </w:pPr>
            <w:r>
              <w:sym w:font="Wingdings" w:char="F0FE"/>
            </w:r>
          </w:p>
        </w:tc>
        <w:tc>
          <w:tcPr>
            <w:tcW w:w="6350" w:type="dxa"/>
            <w:vAlign w:val="center"/>
          </w:tcPr>
          <w:p w14:paraId="4F6AFA0F" w14:textId="77777777" w:rsidR="00B7783E" w:rsidRPr="001B4E0C" w:rsidRDefault="00B7783E" w:rsidP="00E81360">
            <w:pPr>
              <w:keepNext/>
              <w:spacing w:before="40" w:after="40"/>
            </w:pPr>
            <w:r>
              <w:t xml:space="preserve">Must </w:t>
            </w:r>
            <w:r w:rsidRPr="001B4E0C">
              <w:t xml:space="preserve">be set by </w:t>
            </w:r>
            <w:r>
              <w:t xml:space="preserve">the manager at object creation time and may be changed </w:t>
            </w:r>
            <w:r w:rsidRPr="001B4E0C">
              <w:t>anytime</w:t>
            </w:r>
            <w:r>
              <w:t>.</w:t>
            </w:r>
          </w:p>
        </w:tc>
      </w:tr>
      <w:tr w:rsidR="00B7783E" w:rsidRPr="001B4E0C" w14:paraId="381342C0" w14:textId="77777777" w:rsidTr="00E81360">
        <w:tc>
          <w:tcPr>
            <w:tcW w:w="454" w:type="dxa"/>
            <w:shd w:val="clear" w:color="auto" w:fill="FFCC99"/>
            <w:vAlign w:val="center"/>
          </w:tcPr>
          <w:p w14:paraId="0B302CA9" w14:textId="77777777" w:rsidR="00B7783E" w:rsidRPr="001B4E0C" w:rsidRDefault="00B7783E" w:rsidP="00E81360">
            <w:pPr>
              <w:keepNext/>
              <w:spacing w:before="40" w:after="40"/>
              <w:jc w:val="center"/>
            </w:pPr>
          </w:p>
        </w:tc>
        <w:tc>
          <w:tcPr>
            <w:tcW w:w="446" w:type="dxa"/>
            <w:shd w:val="clear" w:color="auto" w:fill="FFFF99"/>
            <w:vAlign w:val="center"/>
          </w:tcPr>
          <w:p w14:paraId="522DF53C" w14:textId="77777777" w:rsidR="00B7783E" w:rsidRPr="001B4E0C" w:rsidRDefault="00B7783E" w:rsidP="00E81360">
            <w:pPr>
              <w:keepNext/>
              <w:spacing w:before="40" w:after="40"/>
              <w:jc w:val="center"/>
            </w:pPr>
            <w:r>
              <w:sym w:font="Wingdings" w:char="F0FE"/>
            </w:r>
          </w:p>
        </w:tc>
        <w:tc>
          <w:tcPr>
            <w:tcW w:w="517" w:type="dxa"/>
            <w:shd w:val="clear" w:color="auto" w:fill="CCFFCC"/>
            <w:vAlign w:val="center"/>
          </w:tcPr>
          <w:p w14:paraId="4825CE38" w14:textId="77777777" w:rsidR="00B7783E" w:rsidRPr="001B4E0C" w:rsidRDefault="00B7783E" w:rsidP="00E81360">
            <w:pPr>
              <w:keepNext/>
              <w:spacing w:before="40" w:after="40"/>
              <w:jc w:val="center"/>
            </w:pPr>
          </w:p>
        </w:tc>
        <w:tc>
          <w:tcPr>
            <w:tcW w:w="851" w:type="dxa"/>
            <w:shd w:val="clear" w:color="auto" w:fill="CCFFFF"/>
            <w:vAlign w:val="center"/>
          </w:tcPr>
          <w:p w14:paraId="6D6528DC" w14:textId="77777777" w:rsidR="00B7783E" w:rsidRPr="001B4E0C" w:rsidRDefault="00B7783E" w:rsidP="00E81360">
            <w:pPr>
              <w:keepNext/>
              <w:spacing w:before="40" w:after="40"/>
              <w:jc w:val="center"/>
            </w:pPr>
          </w:p>
        </w:tc>
        <w:tc>
          <w:tcPr>
            <w:tcW w:w="6350" w:type="dxa"/>
            <w:vAlign w:val="center"/>
          </w:tcPr>
          <w:p w14:paraId="5CDD7D0D" w14:textId="77777777" w:rsidR="00B7783E" w:rsidRPr="001B4E0C" w:rsidRDefault="00B7783E" w:rsidP="00E81360">
            <w:pPr>
              <w:keepNext/>
              <w:spacing w:before="40" w:after="40"/>
            </w:pPr>
            <w:r>
              <w:t xml:space="preserve">May be set by the manager at object creation time and may be changed </w:t>
            </w:r>
            <w:r w:rsidRPr="001B4E0C">
              <w:t>anytime</w:t>
            </w:r>
            <w:r>
              <w:t>.</w:t>
            </w:r>
          </w:p>
        </w:tc>
      </w:tr>
      <w:tr w:rsidR="00B7783E" w:rsidRPr="00876D40" w14:paraId="734C5E7D" w14:textId="77777777" w:rsidTr="00E81360">
        <w:tc>
          <w:tcPr>
            <w:tcW w:w="454" w:type="dxa"/>
            <w:shd w:val="clear" w:color="auto" w:fill="FFCC99"/>
            <w:vAlign w:val="center"/>
          </w:tcPr>
          <w:p w14:paraId="55F49039" w14:textId="77777777" w:rsidR="00B7783E" w:rsidRPr="00876D40" w:rsidRDefault="00B7783E" w:rsidP="00E81360">
            <w:pPr>
              <w:keepNext/>
              <w:spacing w:before="40" w:after="40"/>
              <w:jc w:val="center"/>
              <w:rPr>
                <w:color w:val="808080"/>
              </w:rPr>
            </w:pPr>
          </w:p>
        </w:tc>
        <w:tc>
          <w:tcPr>
            <w:tcW w:w="446" w:type="dxa"/>
            <w:shd w:val="clear" w:color="auto" w:fill="FFFF99"/>
            <w:vAlign w:val="center"/>
          </w:tcPr>
          <w:p w14:paraId="224DB7B2" w14:textId="77777777" w:rsidR="00B7783E" w:rsidRPr="00876D40" w:rsidRDefault="00B7783E" w:rsidP="00E81360">
            <w:pPr>
              <w:keepNext/>
              <w:spacing w:before="40" w:after="40"/>
              <w:jc w:val="center"/>
              <w:rPr>
                <w:color w:val="808080"/>
              </w:rPr>
            </w:pPr>
          </w:p>
        </w:tc>
        <w:tc>
          <w:tcPr>
            <w:tcW w:w="517" w:type="dxa"/>
            <w:shd w:val="clear" w:color="auto" w:fill="CCFFCC"/>
            <w:vAlign w:val="center"/>
          </w:tcPr>
          <w:p w14:paraId="1A8CEB1A"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851" w:type="dxa"/>
            <w:shd w:val="clear" w:color="auto" w:fill="CCFFFF"/>
            <w:vAlign w:val="center"/>
          </w:tcPr>
          <w:p w14:paraId="2B240A35"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14:paraId="20A84ADA" w14:textId="77777777"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14:paraId="666FD684" w14:textId="77777777" w:rsidTr="00E81360">
        <w:tc>
          <w:tcPr>
            <w:tcW w:w="454" w:type="dxa"/>
            <w:shd w:val="clear" w:color="auto" w:fill="FFCC99"/>
            <w:vAlign w:val="center"/>
          </w:tcPr>
          <w:p w14:paraId="53D1E4AF" w14:textId="77777777" w:rsidR="00B7783E" w:rsidRPr="001B4E0C" w:rsidRDefault="00B7783E" w:rsidP="00E81360">
            <w:pPr>
              <w:keepNext/>
              <w:spacing w:before="40" w:after="40"/>
              <w:jc w:val="center"/>
            </w:pPr>
          </w:p>
        </w:tc>
        <w:tc>
          <w:tcPr>
            <w:tcW w:w="446" w:type="dxa"/>
            <w:shd w:val="clear" w:color="auto" w:fill="FFFF99"/>
            <w:vAlign w:val="center"/>
          </w:tcPr>
          <w:p w14:paraId="363EF068" w14:textId="77777777" w:rsidR="00B7783E" w:rsidRPr="001B4E0C" w:rsidRDefault="00B7783E" w:rsidP="00E81360">
            <w:pPr>
              <w:keepNext/>
              <w:spacing w:before="40" w:after="40"/>
              <w:jc w:val="center"/>
            </w:pPr>
          </w:p>
        </w:tc>
        <w:tc>
          <w:tcPr>
            <w:tcW w:w="517" w:type="dxa"/>
            <w:shd w:val="clear" w:color="auto" w:fill="CCFFCC"/>
            <w:vAlign w:val="center"/>
          </w:tcPr>
          <w:p w14:paraId="27998FAA" w14:textId="77777777" w:rsidR="00B7783E" w:rsidRPr="001B4E0C" w:rsidRDefault="00B7783E" w:rsidP="00E81360">
            <w:pPr>
              <w:keepNext/>
              <w:spacing w:before="40" w:after="40"/>
              <w:jc w:val="center"/>
            </w:pPr>
            <w:r>
              <w:sym w:font="Wingdings" w:char="F0FE"/>
            </w:r>
          </w:p>
        </w:tc>
        <w:tc>
          <w:tcPr>
            <w:tcW w:w="851" w:type="dxa"/>
            <w:shd w:val="clear" w:color="auto" w:fill="CCFFFF"/>
            <w:vAlign w:val="center"/>
          </w:tcPr>
          <w:p w14:paraId="492923FB" w14:textId="77777777" w:rsidR="00B7783E" w:rsidRPr="001B4E0C" w:rsidRDefault="00B7783E" w:rsidP="00E81360">
            <w:pPr>
              <w:keepNext/>
              <w:spacing w:before="40" w:after="40"/>
              <w:jc w:val="center"/>
            </w:pPr>
          </w:p>
        </w:tc>
        <w:tc>
          <w:tcPr>
            <w:tcW w:w="6350" w:type="dxa"/>
            <w:vAlign w:val="center"/>
          </w:tcPr>
          <w:p w14:paraId="4A562901" w14:textId="77777777" w:rsidR="00B7783E" w:rsidRPr="001B4E0C" w:rsidRDefault="00B7783E" w:rsidP="00E81360">
            <w:pPr>
              <w:keepNext/>
              <w:spacing w:before="40" w:after="40"/>
            </w:pPr>
            <w:r>
              <w:t>Must be set by the agent to the default value at object creation time;</w:t>
            </w:r>
            <w:r>
              <w:br/>
              <w:t>may be changed by the agent anytime.</w:t>
            </w:r>
          </w:p>
        </w:tc>
      </w:tr>
      <w:tr w:rsidR="00B7783E" w:rsidRPr="00876D40" w14:paraId="50AE4625" w14:textId="77777777" w:rsidTr="00E81360">
        <w:tc>
          <w:tcPr>
            <w:tcW w:w="454" w:type="dxa"/>
            <w:shd w:val="clear" w:color="auto" w:fill="FFCC99"/>
            <w:vAlign w:val="center"/>
          </w:tcPr>
          <w:p w14:paraId="6B8566E8" w14:textId="77777777" w:rsidR="00B7783E" w:rsidRPr="00876D40" w:rsidRDefault="00B7783E" w:rsidP="00E81360">
            <w:pPr>
              <w:keepNext/>
              <w:spacing w:before="40" w:after="40"/>
              <w:jc w:val="center"/>
              <w:rPr>
                <w:color w:val="808080"/>
              </w:rPr>
            </w:pPr>
          </w:p>
        </w:tc>
        <w:tc>
          <w:tcPr>
            <w:tcW w:w="446" w:type="dxa"/>
            <w:shd w:val="clear" w:color="auto" w:fill="FFFF99"/>
            <w:vAlign w:val="center"/>
          </w:tcPr>
          <w:p w14:paraId="77C9D421" w14:textId="77777777" w:rsidR="00B7783E" w:rsidRPr="00876D40" w:rsidRDefault="00B7783E" w:rsidP="00E81360">
            <w:pPr>
              <w:keepNext/>
              <w:spacing w:before="40" w:after="40"/>
              <w:jc w:val="center"/>
              <w:rPr>
                <w:color w:val="808080"/>
              </w:rPr>
            </w:pPr>
          </w:p>
        </w:tc>
        <w:tc>
          <w:tcPr>
            <w:tcW w:w="517" w:type="dxa"/>
            <w:shd w:val="clear" w:color="auto" w:fill="CCFFCC"/>
            <w:vAlign w:val="center"/>
          </w:tcPr>
          <w:p w14:paraId="14DBEDF4" w14:textId="77777777" w:rsidR="00B7783E" w:rsidRPr="00876D40" w:rsidRDefault="00B7783E" w:rsidP="00E81360">
            <w:pPr>
              <w:keepNext/>
              <w:spacing w:before="40" w:after="40"/>
              <w:jc w:val="center"/>
              <w:rPr>
                <w:color w:val="808080"/>
              </w:rPr>
            </w:pPr>
          </w:p>
        </w:tc>
        <w:tc>
          <w:tcPr>
            <w:tcW w:w="851" w:type="dxa"/>
            <w:shd w:val="clear" w:color="auto" w:fill="CCFFFF"/>
            <w:vAlign w:val="center"/>
          </w:tcPr>
          <w:p w14:paraId="544455C6" w14:textId="77777777" w:rsidR="00B7783E" w:rsidRPr="00876D40" w:rsidRDefault="00B7783E" w:rsidP="00E81360">
            <w:pPr>
              <w:keepNext/>
              <w:spacing w:before="40" w:after="40"/>
              <w:jc w:val="center"/>
              <w:rPr>
                <w:color w:val="808080"/>
              </w:rPr>
            </w:pPr>
            <w:r w:rsidRPr="00876D40">
              <w:rPr>
                <w:color w:val="808080"/>
              </w:rPr>
              <w:sym w:font="Wingdings" w:char="F0FE"/>
            </w:r>
          </w:p>
        </w:tc>
        <w:tc>
          <w:tcPr>
            <w:tcW w:w="6350" w:type="dxa"/>
          </w:tcPr>
          <w:p w14:paraId="5C9B663E" w14:textId="77777777" w:rsidR="00B7783E" w:rsidRPr="00876D40" w:rsidRDefault="00B7783E" w:rsidP="00E81360">
            <w:pPr>
              <w:keepNext/>
              <w:spacing w:before="40" w:after="40"/>
              <w:rPr>
                <w:color w:val="808080"/>
              </w:rPr>
            </w:pPr>
            <w:r>
              <w:rPr>
                <w:color w:val="808080"/>
              </w:rPr>
              <w:t>N</w:t>
            </w:r>
            <w:r w:rsidRPr="00876D40">
              <w:rPr>
                <w:color w:val="808080"/>
              </w:rPr>
              <w:t>ot valid</w:t>
            </w:r>
            <w:r>
              <w:rPr>
                <w:color w:val="808080"/>
              </w:rPr>
              <w:t>.</w:t>
            </w:r>
          </w:p>
        </w:tc>
      </w:tr>
      <w:tr w:rsidR="00B7783E" w:rsidRPr="001B4E0C" w14:paraId="4978AC1B" w14:textId="77777777" w:rsidTr="00E81360">
        <w:tc>
          <w:tcPr>
            <w:tcW w:w="454" w:type="dxa"/>
            <w:tcBorders>
              <w:bottom w:val="single" w:sz="12" w:space="0" w:color="auto"/>
            </w:tcBorders>
            <w:shd w:val="clear" w:color="auto" w:fill="FFCC99"/>
            <w:vAlign w:val="center"/>
          </w:tcPr>
          <w:p w14:paraId="48C5C951" w14:textId="77777777" w:rsidR="00B7783E" w:rsidRPr="001B4E0C" w:rsidRDefault="00B7783E" w:rsidP="00E81360">
            <w:pPr>
              <w:keepNext/>
              <w:spacing w:before="40" w:after="40"/>
              <w:jc w:val="center"/>
            </w:pPr>
          </w:p>
        </w:tc>
        <w:tc>
          <w:tcPr>
            <w:tcW w:w="446" w:type="dxa"/>
            <w:tcBorders>
              <w:bottom w:val="single" w:sz="12" w:space="0" w:color="auto"/>
            </w:tcBorders>
            <w:shd w:val="clear" w:color="auto" w:fill="FFFF99"/>
            <w:vAlign w:val="center"/>
          </w:tcPr>
          <w:p w14:paraId="66C8F407" w14:textId="77777777" w:rsidR="00B7783E" w:rsidRPr="001B4E0C" w:rsidRDefault="00B7783E" w:rsidP="00E81360">
            <w:pPr>
              <w:keepNext/>
              <w:spacing w:before="40" w:after="40"/>
              <w:jc w:val="center"/>
            </w:pPr>
          </w:p>
        </w:tc>
        <w:tc>
          <w:tcPr>
            <w:tcW w:w="517" w:type="dxa"/>
            <w:tcBorders>
              <w:bottom w:val="single" w:sz="12" w:space="0" w:color="auto"/>
            </w:tcBorders>
            <w:shd w:val="clear" w:color="auto" w:fill="CCFFCC"/>
            <w:vAlign w:val="center"/>
          </w:tcPr>
          <w:p w14:paraId="464694F2" w14:textId="77777777" w:rsidR="00B7783E" w:rsidRDefault="00B7783E" w:rsidP="00E81360">
            <w:pPr>
              <w:keepNext/>
              <w:spacing w:before="40" w:after="40"/>
              <w:jc w:val="center"/>
            </w:pPr>
          </w:p>
        </w:tc>
        <w:tc>
          <w:tcPr>
            <w:tcW w:w="851" w:type="dxa"/>
            <w:tcBorders>
              <w:bottom w:val="single" w:sz="12" w:space="0" w:color="auto"/>
            </w:tcBorders>
            <w:shd w:val="clear" w:color="auto" w:fill="CCFFFF"/>
            <w:vAlign w:val="center"/>
          </w:tcPr>
          <w:p w14:paraId="1CCCF10A" w14:textId="77777777" w:rsidR="00B7783E" w:rsidRPr="001B4E0C" w:rsidRDefault="00B7783E" w:rsidP="00E81360">
            <w:pPr>
              <w:keepNext/>
              <w:spacing w:before="40" w:after="40"/>
              <w:jc w:val="center"/>
            </w:pPr>
          </w:p>
        </w:tc>
        <w:tc>
          <w:tcPr>
            <w:tcW w:w="6350" w:type="dxa"/>
            <w:tcBorders>
              <w:bottom w:val="single" w:sz="12" w:space="0" w:color="auto"/>
            </w:tcBorders>
            <w:vAlign w:val="center"/>
          </w:tcPr>
          <w:p w14:paraId="7D47E066" w14:textId="77777777" w:rsidR="00B7783E" w:rsidRPr="001B4E0C" w:rsidRDefault="00B7783E" w:rsidP="00E81360">
            <w:pPr>
              <w:keepNext/>
              <w:spacing w:before="40" w:after="40"/>
            </w:pPr>
            <w:r>
              <w:t>May be set by the agent at object creation time and may be changed by the agent anytime.</w:t>
            </w:r>
          </w:p>
        </w:tc>
      </w:tr>
    </w:tbl>
    <w:p w14:paraId="356F55CF" w14:textId="77777777" w:rsidR="00B7783E" w:rsidRDefault="00B7783E" w:rsidP="00DD4DC2">
      <w:pPr>
        <w:rPr>
          <w:rFonts w:ascii="Arial" w:hAnsi="Arial"/>
          <w:noProof/>
          <w:sz w:val="8"/>
          <w:szCs w:val="8"/>
        </w:rPr>
      </w:pPr>
    </w:p>
    <w:p w14:paraId="0B3BC36A" w14:textId="77777777" w:rsidR="0074525B" w:rsidRDefault="0074525B" w:rsidP="0074525B">
      <w:pPr>
        <w:pBdr>
          <w:bottom w:val="single" w:sz="6" w:space="1" w:color="auto"/>
        </w:pBdr>
        <w:rPr>
          <w:b/>
        </w:rPr>
      </w:pPr>
    </w:p>
    <w:p w14:paraId="0EC46B7D" w14:textId="77777777" w:rsidR="0074525B" w:rsidRDefault="0074525B" w:rsidP="0074525B">
      <w:pPr>
        <w:pBdr>
          <w:bottom w:val="single" w:sz="6" w:space="1" w:color="auto"/>
        </w:pBdr>
        <w:jc w:val="center"/>
        <w:rPr>
          <w:b/>
        </w:rPr>
      </w:pPr>
    </w:p>
    <w:p w14:paraId="205C53CF" w14:textId="77777777" w:rsidR="0074525B" w:rsidRDefault="0074525B" w:rsidP="0074525B">
      <w:pPr>
        <w:jc w:val="center"/>
        <w:rPr>
          <w:b/>
        </w:rPr>
      </w:pPr>
    </w:p>
    <w:p w14:paraId="1107E4EC" w14:textId="77777777" w:rsidR="0074525B" w:rsidRPr="008D5514" w:rsidRDefault="0074525B" w:rsidP="0074525B">
      <w:pPr>
        <w:jc w:val="center"/>
        <w:rPr>
          <w:b/>
        </w:rPr>
      </w:pPr>
      <w:r>
        <w:rPr>
          <w:b/>
        </w:rPr>
        <w:t>END OF DOCUMENT</w:t>
      </w:r>
    </w:p>
    <w:p w14:paraId="76E5F877" w14:textId="77777777" w:rsidR="00B7783E" w:rsidRDefault="00B7783E" w:rsidP="006C7EC1"/>
    <w:sectPr w:rsidR="00B7783E" w:rsidSect="0068625C">
      <w:headerReference w:type="default" r:id="rId45"/>
      <w:footerReference w:type="default" r:id="rId46"/>
      <w:footnotePr>
        <w:numFmt w:val="chicago"/>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7BCE54" w14:textId="77777777" w:rsidR="00B7783E" w:rsidRDefault="00B7783E">
      <w:r>
        <w:separator/>
      </w:r>
    </w:p>
  </w:endnote>
  <w:endnote w:type="continuationSeparator" w:id="0">
    <w:p w14:paraId="1ACC8581" w14:textId="77777777" w:rsidR="00B7783E" w:rsidRDefault="00B77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00000003" w:usb1="00000000" w:usb2="00000000" w:usb3="00000000" w:csb0="00000001" w:csb1="00000000"/>
  </w:font>
  <w:font w:name="SimSun">
    <w:altName w:val="Arial Unicode MS"/>
    <w:panose1 w:val="00000000000000000000"/>
    <w:charset w:val="86"/>
    <w:family w:val="auto"/>
    <w:notTrueType/>
    <w:pitch w:val="variable"/>
    <w:sig w:usb0="00000001" w:usb1="080E0000" w:usb2="00000010" w:usb3="00000000" w:csb0="00040000" w:csb1="00000000"/>
  </w:font>
  <w:font w:name="Batang">
    <w:altName w:val="Arial Unicode MS"/>
    <w:panose1 w:val="00000000000000000000"/>
    <w:charset w:val="81"/>
    <w:family w:val="auto"/>
    <w:notTrueType/>
    <w:pitch w:val="fixed"/>
    <w:sig w:usb0="00000001" w:usb1="09060000" w:usb2="00000010" w:usb3="00000000" w:csb0="0008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ourier">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EE59FC" w14:textId="77777777" w:rsidR="00B7783E" w:rsidRPr="0074525B" w:rsidRDefault="0074525B" w:rsidP="0074525B">
    <w:pPr>
      <w:pStyle w:val="Footer"/>
      <w:rPr>
        <w:b w:val="0"/>
        <w:sz w:val="20"/>
      </w:rPr>
    </w:pPr>
    <w:r w:rsidRPr="0074525B">
      <w:rPr>
        <w:rFonts w:ascii="Times New Roman" w:hAnsi="Times New Roman"/>
        <w:b w:val="0"/>
        <w:sz w:val="20"/>
      </w:rPr>
      <w:fldChar w:fldCharType="begin"/>
    </w:r>
    <w:r w:rsidRPr="0074525B">
      <w:rPr>
        <w:rFonts w:ascii="Times New Roman" w:hAnsi="Times New Roman"/>
        <w:b w:val="0"/>
        <w:sz w:val="20"/>
      </w:rPr>
      <w:instrText xml:space="preserve"> PAGE </w:instrText>
    </w:r>
    <w:r w:rsidRPr="0074525B">
      <w:rPr>
        <w:rFonts w:ascii="Times New Roman" w:hAnsi="Times New Roman"/>
        <w:b w:val="0"/>
        <w:sz w:val="20"/>
      </w:rPr>
      <w:fldChar w:fldCharType="separate"/>
    </w:r>
    <w:r w:rsidR="00E761A4">
      <w:rPr>
        <w:rFonts w:ascii="Times New Roman" w:hAnsi="Times New Roman"/>
        <w:b w:val="0"/>
        <w:sz w:val="20"/>
      </w:rPr>
      <w:t>1</w:t>
    </w:r>
    <w:r w:rsidRPr="0074525B">
      <w:rPr>
        <w:rFonts w:ascii="Times New Roman" w:hAnsi="Times New Roman"/>
        <w:b w:val="0"/>
        <w:sz w:val="20"/>
      </w:rPr>
      <w:fldChar w:fldCharType="end"/>
    </w:r>
    <w:r w:rsidRPr="0074525B">
      <w:rPr>
        <w:rFonts w:ascii="Times New Roman" w:hAnsi="Times New Roman"/>
        <w:b w:val="0"/>
        <w:sz w:val="20"/>
      </w:rPr>
      <w:t xml:space="preserve"> of </w:t>
    </w:r>
    <w:r w:rsidRPr="0074525B">
      <w:rPr>
        <w:rFonts w:ascii="Times New Roman" w:hAnsi="Times New Roman"/>
        <w:b w:val="0"/>
        <w:sz w:val="20"/>
      </w:rPr>
      <w:fldChar w:fldCharType="begin"/>
    </w:r>
    <w:r w:rsidRPr="0074525B">
      <w:rPr>
        <w:rFonts w:ascii="Times New Roman" w:hAnsi="Times New Roman"/>
        <w:b w:val="0"/>
        <w:sz w:val="20"/>
      </w:rPr>
      <w:instrText xml:space="preserve"> NUMPAGES </w:instrText>
    </w:r>
    <w:r w:rsidRPr="0074525B">
      <w:rPr>
        <w:rFonts w:ascii="Times New Roman" w:hAnsi="Times New Roman"/>
        <w:b w:val="0"/>
        <w:sz w:val="20"/>
      </w:rPr>
      <w:fldChar w:fldCharType="separate"/>
    </w:r>
    <w:r w:rsidR="00E761A4">
      <w:rPr>
        <w:rFonts w:ascii="Times New Roman" w:hAnsi="Times New Roman"/>
        <w:b w:val="0"/>
        <w:sz w:val="20"/>
      </w:rPr>
      <w:t>29</w:t>
    </w:r>
    <w:r w:rsidRPr="0074525B">
      <w:rPr>
        <w:rFonts w:ascii="Times New Roman" w:hAnsi="Times New Roman"/>
        <w:b w:val="0"/>
        <w:sz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5D6D92" w14:textId="77777777" w:rsidR="00B7783E" w:rsidRDefault="00B7783E">
      <w:r>
        <w:separator/>
      </w:r>
    </w:p>
  </w:footnote>
  <w:footnote w:type="continuationSeparator" w:id="0">
    <w:p w14:paraId="1B5668CC" w14:textId="77777777" w:rsidR="00B7783E" w:rsidRDefault="00B7783E">
      <w:r>
        <w:continuationSeparator/>
      </w:r>
    </w:p>
  </w:footnote>
  <w:footnote w:id="1">
    <w:p w14:paraId="77E365DD" w14:textId="1157BCAA" w:rsidR="00E761A4" w:rsidRPr="00E761A4" w:rsidRDefault="00E761A4">
      <w:pPr>
        <w:pStyle w:val="FootnoteText"/>
        <w:rPr>
          <w:lang w:val="en-US"/>
        </w:rPr>
      </w:pPr>
      <w:r w:rsidRPr="00E761A4">
        <w:rPr>
          <w:rStyle w:val="FootnoteReference"/>
        </w:rPr>
        <w:sym w:font="Symbol" w:char="F0E4"/>
      </w:r>
      <w:r>
        <w:t xml:space="preserve"> </w:t>
      </w:r>
      <w:r w:rsidRPr="00E761A4">
        <w:t>3GPP is a trade mark of ETSI</w:t>
      </w:r>
      <w:bookmarkStart w:id="1" w:name="_GoBack"/>
      <w:bookmarkEnd w:id="1"/>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C88133" w14:textId="77777777" w:rsidR="00B7783E" w:rsidRDefault="00B7783E">
    <w:pPr>
      <w:framePr w:h="284" w:hRule="exact" w:wrap="around" w:vAnchor="text" w:hAnchor="margin" w:xAlign="center" w:y="7"/>
      <w:rPr>
        <w:rFonts w:ascii="Arial" w:hAnsi="Arial" w:cs="Arial"/>
        <w:b/>
        <w:sz w:val="18"/>
        <w:szCs w:val="18"/>
      </w:rPr>
    </w:pPr>
  </w:p>
  <w:p w14:paraId="6D117D62" w14:textId="77777777" w:rsidR="00B7783E" w:rsidRDefault="00B7783E" w:rsidP="002560D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2">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3">
    <w:nsid w:val="0DBE56D3"/>
    <w:multiLevelType w:val="multilevel"/>
    <w:tmpl w:val="8FE606BE"/>
    <w:lvl w:ilvl="0">
      <w:start w:val="1"/>
      <w:numFmt w:val="upperLetter"/>
      <w:lvlText w:val="Annex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6">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7">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9">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0"/>
  </w:num>
  <w:num w:numId="2">
    <w:abstractNumId w:val="2"/>
  </w:num>
  <w:num w:numId="3">
    <w:abstractNumId w:val="1"/>
  </w:num>
  <w:num w:numId="4">
    <w:abstractNumId w:val="11"/>
  </w:num>
  <w:num w:numId="5">
    <w:abstractNumId w:val="9"/>
  </w:num>
  <w:num w:numId="6">
    <w:abstractNumId w:val="15"/>
  </w:num>
  <w:num w:numId="7">
    <w:abstractNumId w:val="14"/>
  </w:num>
  <w:num w:numId="8">
    <w:abstractNumId w:val="10"/>
  </w:num>
  <w:num w:numId="9">
    <w:abstractNumId w:val="12"/>
  </w:num>
  <w:num w:numId="10">
    <w:abstractNumId w:val="13"/>
  </w:num>
  <w:num w:numId="11">
    <w:abstractNumId w:val="16"/>
  </w:num>
  <w:num w:numId="12">
    <w:abstractNumId w:val="3"/>
  </w:num>
  <w:num w:numId="13">
    <w:abstractNumId w:val="4"/>
  </w:num>
  <w:num w:numId="14">
    <w:abstractNumId w:val="5"/>
  </w:num>
  <w:num w:numId="15">
    <w:abstractNumId w:val="6"/>
  </w:num>
  <w:num w:numId="16">
    <w:abstractNumId w:val="17"/>
  </w:num>
  <w:num w:numId="17">
    <w:abstractNumId w:val="8"/>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Fmt w:val="chicago"/>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DB3"/>
    <w:rsid w:val="00002F15"/>
    <w:rsid w:val="0000350A"/>
    <w:rsid w:val="00003B49"/>
    <w:rsid w:val="00003C76"/>
    <w:rsid w:val="000043EF"/>
    <w:rsid w:val="00004420"/>
    <w:rsid w:val="000078E4"/>
    <w:rsid w:val="0001209C"/>
    <w:rsid w:val="000164B1"/>
    <w:rsid w:val="00027575"/>
    <w:rsid w:val="00030050"/>
    <w:rsid w:val="00031153"/>
    <w:rsid w:val="00033F1F"/>
    <w:rsid w:val="00034CC8"/>
    <w:rsid w:val="000355E6"/>
    <w:rsid w:val="00035748"/>
    <w:rsid w:val="00035F58"/>
    <w:rsid w:val="000360BD"/>
    <w:rsid w:val="000372EF"/>
    <w:rsid w:val="00040095"/>
    <w:rsid w:val="00041050"/>
    <w:rsid w:val="00041410"/>
    <w:rsid w:val="00047460"/>
    <w:rsid w:val="00053F6E"/>
    <w:rsid w:val="0006069F"/>
    <w:rsid w:val="00060CEF"/>
    <w:rsid w:val="00064A5A"/>
    <w:rsid w:val="0006531A"/>
    <w:rsid w:val="00067020"/>
    <w:rsid w:val="00070E6F"/>
    <w:rsid w:val="00072E0D"/>
    <w:rsid w:val="00074620"/>
    <w:rsid w:val="00076F97"/>
    <w:rsid w:val="000777AB"/>
    <w:rsid w:val="00080512"/>
    <w:rsid w:val="00080F0B"/>
    <w:rsid w:val="000819AE"/>
    <w:rsid w:val="00081EF2"/>
    <w:rsid w:val="00082663"/>
    <w:rsid w:val="00085DFE"/>
    <w:rsid w:val="00097949"/>
    <w:rsid w:val="000A4656"/>
    <w:rsid w:val="000B4236"/>
    <w:rsid w:val="000B4C24"/>
    <w:rsid w:val="000C4479"/>
    <w:rsid w:val="000C62C5"/>
    <w:rsid w:val="000C6D77"/>
    <w:rsid w:val="000C790F"/>
    <w:rsid w:val="000D035F"/>
    <w:rsid w:val="000D0FE0"/>
    <w:rsid w:val="000D1AC6"/>
    <w:rsid w:val="000D542C"/>
    <w:rsid w:val="000D6B39"/>
    <w:rsid w:val="000D7D4C"/>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49A6"/>
    <w:rsid w:val="00115B45"/>
    <w:rsid w:val="00115BE9"/>
    <w:rsid w:val="00117975"/>
    <w:rsid w:val="00120550"/>
    <w:rsid w:val="001232DD"/>
    <w:rsid w:val="00125E82"/>
    <w:rsid w:val="001305F7"/>
    <w:rsid w:val="001307DA"/>
    <w:rsid w:val="001320F4"/>
    <w:rsid w:val="00132C5B"/>
    <w:rsid w:val="00133666"/>
    <w:rsid w:val="001340D9"/>
    <w:rsid w:val="001355BF"/>
    <w:rsid w:val="0013774E"/>
    <w:rsid w:val="00140146"/>
    <w:rsid w:val="00141554"/>
    <w:rsid w:val="00142497"/>
    <w:rsid w:val="00145155"/>
    <w:rsid w:val="00146BA5"/>
    <w:rsid w:val="001474E6"/>
    <w:rsid w:val="001476D2"/>
    <w:rsid w:val="00150811"/>
    <w:rsid w:val="00154186"/>
    <w:rsid w:val="0015420B"/>
    <w:rsid w:val="00156B82"/>
    <w:rsid w:val="00156F2A"/>
    <w:rsid w:val="00160C2A"/>
    <w:rsid w:val="00165179"/>
    <w:rsid w:val="00165F01"/>
    <w:rsid w:val="00167C42"/>
    <w:rsid w:val="0017135E"/>
    <w:rsid w:val="00177F25"/>
    <w:rsid w:val="00181607"/>
    <w:rsid w:val="00183833"/>
    <w:rsid w:val="00183858"/>
    <w:rsid w:val="00183917"/>
    <w:rsid w:val="00183D85"/>
    <w:rsid w:val="00185D87"/>
    <w:rsid w:val="00186A2E"/>
    <w:rsid w:val="00190F5C"/>
    <w:rsid w:val="001912C9"/>
    <w:rsid w:val="00193256"/>
    <w:rsid w:val="00193912"/>
    <w:rsid w:val="001956E4"/>
    <w:rsid w:val="00196078"/>
    <w:rsid w:val="0019638A"/>
    <w:rsid w:val="001A1D58"/>
    <w:rsid w:val="001A2BAB"/>
    <w:rsid w:val="001A4DCD"/>
    <w:rsid w:val="001A6EB0"/>
    <w:rsid w:val="001A6F78"/>
    <w:rsid w:val="001B4015"/>
    <w:rsid w:val="001B4E0C"/>
    <w:rsid w:val="001C47E2"/>
    <w:rsid w:val="001C6726"/>
    <w:rsid w:val="001C794C"/>
    <w:rsid w:val="001D21C4"/>
    <w:rsid w:val="001D2422"/>
    <w:rsid w:val="001D26B9"/>
    <w:rsid w:val="001D4924"/>
    <w:rsid w:val="001D5226"/>
    <w:rsid w:val="001D6B17"/>
    <w:rsid w:val="001D6DC0"/>
    <w:rsid w:val="001E38AC"/>
    <w:rsid w:val="001E53C9"/>
    <w:rsid w:val="001E7110"/>
    <w:rsid w:val="001E7C9F"/>
    <w:rsid w:val="001F03BB"/>
    <w:rsid w:val="001F1E3E"/>
    <w:rsid w:val="001F5742"/>
    <w:rsid w:val="001F6BEE"/>
    <w:rsid w:val="001F6EFD"/>
    <w:rsid w:val="001F733F"/>
    <w:rsid w:val="002003A5"/>
    <w:rsid w:val="00201230"/>
    <w:rsid w:val="002016C4"/>
    <w:rsid w:val="00201860"/>
    <w:rsid w:val="0020555C"/>
    <w:rsid w:val="002057E0"/>
    <w:rsid w:val="002062AE"/>
    <w:rsid w:val="00206B31"/>
    <w:rsid w:val="00207645"/>
    <w:rsid w:val="00207C4B"/>
    <w:rsid w:val="00211893"/>
    <w:rsid w:val="00211CA5"/>
    <w:rsid w:val="002140FE"/>
    <w:rsid w:val="00216000"/>
    <w:rsid w:val="00221B91"/>
    <w:rsid w:val="00221DAC"/>
    <w:rsid w:val="00222C9D"/>
    <w:rsid w:val="00223B7C"/>
    <w:rsid w:val="0022402F"/>
    <w:rsid w:val="00225236"/>
    <w:rsid w:val="00225368"/>
    <w:rsid w:val="0023108E"/>
    <w:rsid w:val="002319F2"/>
    <w:rsid w:val="00232F9C"/>
    <w:rsid w:val="00233AA5"/>
    <w:rsid w:val="00234228"/>
    <w:rsid w:val="00234360"/>
    <w:rsid w:val="00235F70"/>
    <w:rsid w:val="00240CD1"/>
    <w:rsid w:val="00244C32"/>
    <w:rsid w:val="00246333"/>
    <w:rsid w:val="00247D5A"/>
    <w:rsid w:val="00251515"/>
    <w:rsid w:val="002535A1"/>
    <w:rsid w:val="00253FFF"/>
    <w:rsid w:val="002560DB"/>
    <w:rsid w:val="002561FC"/>
    <w:rsid w:val="0025626B"/>
    <w:rsid w:val="0025793A"/>
    <w:rsid w:val="00260552"/>
    <w:rsid w:val="002619D6"/>
    <w:rsid w:val="00261BC6"/>
    <w:rsid w:val="002650DD"/>
    <w:rsid w:val="0026560C"/>
    <w:rsid w:val="00267413"/>
    <w:rsid w:val="002730A9"/>
    <w:rsid w:val="002765E0"/>
    <w:rsid w:val="00280C67"/>
    <w:rsid w:val="002814EE"/>
    <w:rsid w:val="002834EC"/>
    <w:rsid w:val="00283B77"/>
    <w:rsid w:val="00290574"/>
    <w:rsid w:val="00290A87"/>
    <w:rsid w:val="00291FC3"/>
    <w:rsid w:val="00292BAE"/>
    <w:rsid w:val="00292BF2"/>
    <w:rsid w:val="00293A23"/>
    <w:rsid w:val="002967C2"/>
    <w:rsid w:val="00296C4E"/>
    <w:rsid w:val="002A2834"/>
    <w:rsid w:val="002A2842"/>
    <w:rsid w:val="002A4095"/>
    <w:rsid w:val="002A4400"/>
    <w:rsid w:val="002A4C9C"/>
    <w:rsid w:val="002A5551"/>
    <w:rsid w:val="002A6DBE"/>
    <w:rsid w:val="002A7228"/>
    <w:rsid w:val="002A746A"/>
    <w:rsid w:val="002B04D3"/>
    <w:rsid w:val="002B0B56"/>
    <w:rsid w:val="002B0D6A"/>
    <w:rsid w:val="002B1EBC"/>
    <w:rsid w:val="002B293D"/>
    <w:rsid w:val="002B4E7B"/>
    <w:rsid w:val="002B643E"/>
    <w:rsid w:val="002B679E"/>
    <w:rsid w:val="002B77A8"/>
    <w:rsid w:val="002B78AB"/>
    <w:rsid w:val="002C2BE6"/>
    <w:rsid w:val="002C33BE"/>
    <w:rsid w:val="002C3F04"/>
    <w:rsid w:val="002C42DC"/>
    <w:rsid w:val="002C5320"/>
    <w:rsid w:val="002C6015"/>
    <w:rsid w:val="002C697C"/>
    <w:rsid w:val="002C7E75"/>
    <w:rsid w:val="002D0585"/>
    <w:rsid w:val="002D3342"/>
    <w:rsid w:val="002D6B87"/>
    <w:rsid w:val="002E0757"/>
    <w:rsid w:val="002E2321"/>
    <w:rsid w:val="002E3466"/>
    <w:rsid w:val="002E3971"/>
    <w:rsid w:val="002E525C"/>
    <w:rsid w:val="002E75ED"/>
    <w:rsid w:val="002E7A11"/>
    <w:rsid w:val="002F09FA"/>
    <w:rsid w:val="002F1D55"/>
    <w:rsid w:val="002F4E55"/>
    <w:rsid w:val="002F6D6C"/>
    <w:rsid w:val="00300C55"/>
    <w:rsid w:val="0030356E"/>
    <w:rsid w:val="00303F1E"/>
    <w:rsid w:val="003057F3"/>
    <w:rsid w:val="00307587"/>
    <w:rsid w:val="003104F0"/>
    <w:rsid w:val="00312204"/>
    <w:rsid w:val="0031617D"/>
    <w:rsid w:val="00316A2E"/>
    <w:rsid w:val="00317837"/>
    <w:rsid w:val="00320A34"/>
    <w:rsid w:val="00321A17"/>
    <w:rsid w:val="00322322"/>
    <w:rsid w:val="00323613"/>
    <w:rsid w:val="00326387"/>
    <w:rsid w:val="00327494"/>
    <w:rsid w:val="003324DC"/>
    <w:rsid w:val="00332BD7"/>
    <w:rsid w:val="0034230D"/>
    <w:rsid w:val="00342820"/>
    <w:rsid w:val="00343A95"/>
    <w:rsid w:val="00346129"/>
    <w:rsid w:val="00346447"/>
    <w:rsid w:val="0035023A"/>
    <w:rsid w:val="00350974"/>
    <w:rsid w:val="00350A4F"/>
    <w:rsid w:val="0035121B"/>
    <w:rsid w:val="00352B18"/>
    <w:rsid w:val="00354D8E"/>
    <w:rsid w:val="00356AB2"/>
    <w:rsid w:val="00357E5F"/>
    <w:rsid w:val="00360894"/>
    <w:rsid w:val="0036308A"/>
    <w:rsid w:val="0036392D"/>
    <w:rsid w:val="00363F8F"/>
    <w:rsid w:val="00364F97"/>
    <w:rsid w:val="00374C4C"/>
    <w:rsid w:val="00377D76"/>
    <w:rsid w:val="0038283A"/>
    <w:rsid w:val="00383159"/>
    <w:rsid w:val="00383CD4"/>
    <w:rsid w:val="00384D58"/>
    <w:rsid w:val="00385EF7"/>
    <w:rsid w:val="0038612F"/>
    <w:rsid w:val="00386290"/>
    <w:rsid w:val="00392876"/>
    <w:rsid w:val="00392D84"/>
    <w:rsid w:val="0039549B"/>
    <w:rsid w:val="00396DE3"/>
    <w:rsid w:val="003975CF"/>
    <w:rsid w:val="00397FD9"/>
    <w:rsid w:val="003A00F2"/>
    <w:rsid w:val="003A1AE7"/>
    <w:rsid w:val="003A473F"/>
    <w:rsid w:val="003A59CF"/>
    <w:rsid w:val="003A5D65"/>
    <w:rsid w:val="003B474E"/>
    <w:rsid w:val="003B4961"/>
    <w:rsid w:val="003B5F15"/>
    <w:rsid w:val="003C2E33"/>
    <w:rsid w:val="003C45D1"/>
    <w:rsid w:val="003C7713"/>
    <w:rsid w:val="003D0D55"/>
    <w:rsid w:val="003D51E7"/>
    <w:rsid w:val="003E0297"/>
    <w:rsid w:val="003E566A"/>
    <w:rsid w:val="003F37C5"/>
    <w:rsid w:val="003F390C"/>
    <w:rsid w:val="003F752F"/>
    <w:rsid w:val="00400006"/>
    <w:rsid w:val="00400C08"/>
    <w:rsid w:val="00401E32"/>
    <w:rsid w:val="0040290A"/>
    <w:rsid w:val="00406994"/>
    <w:rsid w:val="00407E11"/>
    <w:rsid w:val="00407EA1"/>
    <w:rsid w:val="004116FC"/>
    <w:rsid w:val="0041178F"/>
    <w:rsid w:val="00411AD6"/>
    <w:rsid w:val="00411E14"/>
    <w:rsid w:val="00413549"/>
    <w:rsid w:val="00414D2B"/>
    <w:rsid w:val="004257C9"/>
    <w:rsid w:val="004303F7"/>
    <w:rsid w:val="00436BD3"/>
    <w:rsid w:val="00441A8C"/>
    <w:rsid w:val="00441EB7"/>
    <w:rsid w:val="004447E7"/>
    <w:rsid w:val="004449F4"/>
    <w:rsid w:val="00444EDF"/>
    <w:rsid w:val="004461C8"/>
    <w:rsid w:val="00453545"/>
    <w:rsid w:val="004546CD"/>
    <w:rsid w:val="00454880"/>
    <w:rsid w:val="00460C56"/>
    <w:rsid w:val="004634B2"/>
    <w:rsid w:val="004644AE"/>
    <w:rsid w:val="004644CF"/>
    <w:rsid w:val="00464572"/>
    <w:rsid w:val="004709BF"/>
    <w:rsid w:val="004735B8"/>
    <w:rsid w:val="00474251"/>
    <w:rsid w:val="00474592"/>
    <w:rsid w:val="00474F42"/>
    <w:rsid w:val="00477B94"/>
    <w:rsid w:val="004818D8"/>
    <w:rsid w:val="0048417E"/>
    <w:rsid w:val="0048480E"/>
    <w:rsid w:val="0049075C"/>
    <w:rsid w:val="004927D4"/>
    <w:rsid w:val="004A010D"/>
    <w:rsid w:val="004A70E1"/>
    <w:rsid w:val="004A7B62"/>
    <w:rsid w:val="004B19E2"/>
    <w:rsid w:val="004B1BD5"/>
    <w:rsid w:val="004B1CB0"/>
    <w:rsid w:val="004B2AB0"/>
    <w:rsid w:val="004B32E3"/>
    <w:rsid w:val="004B340D"/>
    <w:rsid w:val="004B4BB7"/>
    <w:rsid w:val="004B609C"/>
    <w:rsid w:val="004B67D0"/>
    <w:rsid w:val="004C028F"/>
    <w:rsid w:val="004C0FFD"/>
    <w:rsid w:val="004C1BFB"/>
    <w:rsid w:val="004C2EB3"/>
    <w:rsid w:val="004C3370"/>
    <w:rsid w:val="004C4DD9"/>
    <w:rsid w:val="004C70F5"/>
    <w:rsid w:val="004C7D70"/>
    <w:rsid w:val="004D0A18"/>
    <w:rsid w:val="004D0D08"/>
    <w:rsid w:val="004D4188"/>
    <w:rsid w:val="004D6637"/>
    <w:rsid w:val="004D681D"/>
    <w:rsid w:val="004D6B86"/>
    <w:rsid w:val="004D6ED9"/>
    <w:rsid w:val="004E1225"/>
    <w:rsid w:val="004E1963"/>
    <w:rsid w:val="004E213A"/>
    <w:rsid w:val="004E5856"/>
    <w:rsid w:val="004E5CF5"/>
    <w:rsid w:val="004F1764"/>
    <w:rsid w:val="004F17A5"/>
    <w:rsid w:val="004F2702"/>
    <w:rsid w:val="004F3C62"/>
    <w:rsid w:val="004F415C"/>
    <w:rsid w:val="004F56D4"/>
    <w:rsid w:val="00500771"/>
    <w:rsid w:val="005008A0"/>
    <w:rsid w:val="00502E31"/>
    <w:rsid w:val="005033DA"/>
    <w:rsid w:val="0050428E"/>
    <w:rsid w:val="0050624A"/>
    <w:rsid w:val="00515FC5"/>
    <w:rsid w:val="00517AA1"/>
    <w:rsid w:val="00517B14"/>
    <w:rsid w:val="005236F9"/>
    <w:rsid w:val="00526F81"/>
    <w:rsid w:val="00530801"/>
    <w:rsid w:val="00532AC8"/>
    <w:rsid w:val="0053416E"/>
    <w:rsid w:val="00534E6C"/>
    <w:rsid w:val="0053551F"/>
    <w:rsid w:val="00536092"/>
    <w:rsid w:val="005360C6"/>
    <w:rsid w:val="00543E33"/>
    <w:rsid w:val="00550E4C"/>
    <w:rsid w:val="00557396"/>
    <w:rsid w:val="00562C4E"/>
    <w:rsid w:val="00563F2D"/>
    <w:rsid w:val="00564A36"/>
    <w:rsid w:val="0057050F"/>
    <w:rsid w:val="00570F65"/>
    <w:rsid w:val="00571D32"/>
    <w:rsid w:val="005761D7"/>
    <w:rsid w:val="00577667"/>
    <w:rsid w:val="00580A57"/>
    <w:rsid w:val="00580BF0"/>
    <w:rsid w:val="005817AB"/>
    <w:rsid w:val="00581AB7"/>
    <w:rsid w:val="00582634"/>
    <w:rsid w:val="00586E8C"/>
    <w:rsid w:val="005871CF"/>
    <w:rsid w:val="005876E3"/>
    <w:rsid w:val="00597451"/>
    <w:rsid w:val="005A1E9A"/>
    <w:rsid w:val="005A3538"/>
    <w:rsid w:val="005A4799"/>
    <w:rsid w:val="005A5520"/>
    <w:rsid w:val="005A7DB7"/>
    <w:rsid w:val="005B7236"/>
    <w:rsid w:val="005C045F"/>
    <w:rsid w:val="005C1D47"/>
    <w:rsid w:val="005C347E"/>
    <w:rsid w:val="005C4FDC"/>
    <w:rsid w:val="005C5C89"/>
    <w:rsid w:val="005C7B7F"/>
    <w:rsid w:val="005D0FE2"/>
    <w:rsid w:val="005D1156"/>
    <w:rsid w:val="005D2349"/>
    <w:rsid w:val="005D3239"/>
    <w:rsid w:val="005D3406"/>
    <w:rsid w:val="005D3A0A"/>
    <w:rsid w:val="005D4294"/>
    <w:rsid w:val="005D42D8"/>
    <w:rsid w:val="005D647F"/>
    <w:rsid w:val="005E1434"/>
    <w:rsid w:val="005E2EA9"/>
    <w:rsid w:val="005E334E"/>
    <w:rsid w:val="005E3A77"/>
    <w:rsid w:val="005E3F1C"/>
    <w:rsid w:val="005E41CD"/>
    <w:rsid w:val="005E4233"/>
    <w:rsid w:val="005E51BD"/>
    <w:rsid w:val="005E52B8"/>
    <w:rsid w:val="005E6700"/>
    <w:rsid w:val="005E7AA6"/>
    <w:rsid w:val="005E7B13"/>
    <w:rsid w:val="005F243E"/>
    <w:rsid w:val="005F2D8B"/>
    <w:rsid w:val="005F4C4C"/>
    <w:rsid w:val="005F5D23"/>
    <w:rsid w:val="005F60B9"/>
    <w:rsid w:val="005F73D6"/>
    <w:rsid w:val="005F7E1F"/>
    <w:rsid w:val="006030C2"/>
    <w:rsid w:val="00603673"/>
    <w:rsid w:val="00603FC8"/>
    <w:rsid w:val="00606422"/>
    <w:rsid w:val="006076E2"/>
    <w:rsid w:val="006108D4"/>
    <w:rsid w:val="00613949"/>
    <w:rsid w:val="00613F75"/>
    <w:rsid w:val="00614987"/>
    <w:rsid w:val="00616F24"/>
    <w:rsid w:val="006172C7"/>
    <w:rsid w:val="00617EC6"/>
    <w:rsid w:val="006231E2"/>
    <w:rsid w:val="006239B6"/>
    <w:rsid w:val="00627098"/>
    <w:rsid w:val="006302A4"/>
    <w:rsid w:val="00630C46"/>
    <w:rsid w:val="0063399F"/>
    <w:rsid w:val="00634AF0"/>
    <w:rsid w:val="006372A6"/>
    <w:rsid w:val="0064133C"/>
    <w:rsid w:val="00642F3C"/>
    <w:rsid w:val="00644339"/>
    <w:rsid w:val="006528B8"/>
    <w:rsid w:val="00653134"/>
    <w:rsid w:val="006615F9"/>
    <w:rsid w:val="00662012"/>
    <w:rsid w:val="00665749"/>
    <w:rsid w:val="006724B7"/>
    <w:rsid w:val="00672CEF"/>
    <w:rsid w:val="00674E1D"/>
    <w:rsid w:val="00675705"/>
    <w:rsid w:val="00676EBC"/>
    <w:rsid w:val="00680737"/>
    <w:rsid w:val="00685158"/>
    <w:rsid w:val="00685778"/>
    <w:rsid w:val="0068625C"/>
    <w:rsid w:val="00690185"/>
    <w:rsid w:val="006913D5"/>
    <w:rsid w:val="00691FB7"/>
    <w:rsid w:val="006926CB"/>
    <w:rsid w:val="00692895"/>
    <w:rsid w:val="0069758C"/>
    <w:rsid w:val="006A25BB"/>
    <w:rsid w:val="006A34DD"/>
    <w:rsid w:val="006A558D"/>
    <w:rsid w:val="006A68BB"/>
    <w:rsid w:val="006A6D0A"/>
    <w:rsid w:val="006B436B"/>
    <w:rsid w:val="006B5491"/>
    <w:rsid w:val="006B7B17"/>
    <w:rsid w:val="006C2FE0"/>
    <w:rsid w:val="006C5561"/>
    <w:rsid w:val="006C7EC1"/>
    <w:rsid w:val="006D065A"/>
    <w:rsid w:val="006D186F"/>
    <w:rsid w:val="006D2959"/>
    <w:rsid w:val="006D555A"/>
    <w:rsid w:val="006D63FE"/>
    <w:rsid w:val="006E05EF"/>
    <w:rsid w:val="006E56D5"/>
    <w:rsid w:val="006E5C55"/>
    <w:rsid w:val="006E7A4A"/>
    <w:rsid w:val="006E7D55"/>
    <w:rsid w:val="006F121D"/>
    <w:rsid w:val="006F42DA"/>
    <w:rsid w:val="006F6D85"/>
    <w:rsid w:val="00704F46"/>
    <w:rsid w:val="007064F3"/>
    <w:rsid w:val="007111AA"/>
    <w:rsid w:val="00712634"/>
    <w:rsid w:val="0071271C"/>
    <w:rsid w:val="007129AE"/>
    <w:rsid w:val="00714CC3"/>
    <w:rsid w:val="00717582"/>
    <w:rsid w:val="00722082"/>
    <w:rsid w:val="00723197"/>
    <w:rsid w:val="00730362"/>
    <w:rsid w:val="007316FA"/>
    <w:rsid w:val="00731AFE"/>
    <w:rsid w:val="00731EA3"/>
    <w:rsid w:val="00734049"/>
    <w:rsid w:val="0073418C"/>
    <w:rsid w:val="0073426D"/>
    <w:rsid w:val="007348E3"/>
    <w:rsid w:val="00734A5B"/>
    <w:rsid w:val="00735417"/>
    <w:rsid w:val="0073545D"/>
    <w:rsid w:val="00741EDC"/>
    <w:rsid w:val="00742347"/>
    <w:rsid w:val="007432C4"/>
    <w:rsid w:val="007444C0"/>
    <w:rsid w:val="0074525B"/>
    <w:rsid w:val="00747E59"/>
    <w:rsid w:val="007500CF"/>
    <w:rsid w:val="0075108E"/>
    <w:rsid w:val="00752D77"/>
    <w:rsid w:val="007565D9"/>
    <w:rsid w:val="0076063E"/>
    <w:rsid w:val="00762DE8"/>
    <w:rsid w:val="00763471"/>
    <w:rsid w:val="007649F0"/>
    <w:rsid w:val="00765480"/>
    <w:rsid w:val="00765729"/>
    <w:rsid w:val="00770C3C"/>
    <w:rsid w:val="0077259C"/>
    <w:rsid w:val="007736B5"/>
    <w:rsid w:val="0077457A"/>
    <w:rsid w:val="00774887"/>
    <w:rsid w:val="0077545A"/>
    <w:rsid w:val="007777D9"/>
    <w:rsid w:val="007807EA"/>
    <w:rsid w:val="00781ACE"/>
    <w:rsid w:val="00782B57"/>
    <w:rsid w:val="00785D5F"/>
    <w:rsid w:val="00787C2E"/>
    <w:rsid w:val="0079269E"/>
    <w:rsid w:val="00794CA2"/>
    <w:rsid w:val="00795ED7"/>
    <w:rsid w:val="00797356"/>
    <w:rsid w:val="007A3474"/>
    <w:rsid w:val="007A5309"/>
    <w:rsid w:val="007A58C3"/>
    <w:rsid w:val="007A5B80"/>
    <w:rsid w:val="007A6B75"/>
    <w:rsid w:val="007A6E6B"/>
    <w:rsid w:val="007A6FA9"/>
    <w:rsid w:val="007B43EC"/>
    <w:rsid w:val="007B491F"/>
    <w:rsid w:val="007B4D06"/>
    <w:rsid w:val="007B5F68"/>
    <w:rsid w:val="007B6515"/>
    <w:rsid w:val="007C4E25"/>
    <w:rsid w:val="007C56DA"/>
    <w:rsid w:val="007C7198"/>
    <w:rsid w:val="007D0A51"/>
    <w:rsid w:val="007D2B2B"/>
    <w:rsid w:val="007D4AB9"/>
    <w:rsid w:val="007D59A6"/>
    <w:rsid w:val="007D5D2F"/>
    <w:rsid w:val="007D7198"/>
    <w:rsid w:val="007E175D"/>
    <w:rsid w:val="007E5554"/>
    <w:rsid w:val="007E7016"/>
    <w:rsid w:val="007F0F24"/>
    <w:rsid w:val="007F2D82"/>
    <w:rsid w:val="007F4AED"/>
    <w:rsid w:val="007F7193"/>
    <w:rsid w:val="0080071B"/>
    <w:rsid w:val="008030EE"/>
    <w:rsid w:val="008043F7"/>
    <w:rsid w:val="00804DA3"/>
    <w:rsid w:val="0080753C"/>
    <w:rsid w:val="00807BDE"/>
    <w:rsid w:val="00810515"/>
    <w:rsid w:val="0081410A"/>
    <w:rsid w:val="00816E30"/>
    <w:rsid w:val="0082696F"/>
    <w:rsid w:val="00826E91"/>
    <w:rsid w:val="00826F33"/>
    <w:rsid w:val="00836E9B"/>
    <w:rsid w:val="00840D60"/>
    <w:rsid w:val="00842160"/>
    <w:rsid w:val="0084384E"/>
    <w:rsid w:val="008456BC"/>
    <w:rsid w:val="00850EF5"/>
    <w:rsid w:val="00851368"/>
    <w:rsid w:val="008523D1"/>
    <w:rsid w:val="00853581"/>
    <w:rsid w:val="00857E3F"/>
    <w:rsid w:val="00862CC7"/>
    <w:rsid w:val="00863995"/>
    <w:rsid w:val="0086725E"/>
    <w:rsid w:val="00870151"/>
    <w:rsid w:val="00871842"/>
    <w:rsid w:val="00873F33"/>
    <w:rsid w:val="00874A01"/>
    <w:rsid w:val="00875156"/>
    <w:rsid w:val="00876D40"/>
    <w:rsid w:val="00877652"/>
    <w:rsid w:val="0088075C"/>
    <w:rsid w:val="00881260"/>
    <w:rsid w:val="008815CE"/>
    <w:rsid w:val="008832B3"/>
    <w:rsid w:val="00883636"/>
    <w:rsid w:val="00884E78"/>
    <w:rsid w:val="0088544D"/>
    <w:rsid w:val="0089402C"/>
    <w:rsid w:val="008965F1"/>
    <w:rsid w:val="00896D29"/>
    <w:rsid w:val="00897B4F"/>
    <w:rsid w:val="008A0709"/>
    <w:rsid w:val="008A077D"/>
    <w:rsid w:val="008A10B0"/>
    <w:rsid w:val="008A2284"/>
    <w:rsid w:val="008A4EC6"/>
    <w:rsid w:val="008A6BBF"/>
    <w:rsid w:val="008B00E2"/>
    <w:rsid w:val="008B10BB"/>
    <w:rsid w:val="008B2053"/>
    <w:rsid w:val="008B5111"/>
    <w:rsid w:val="008C01D7"/>
    <w:rsid w:val="008C136F"/>
    <w:rsid w:val="008C16AB"/>
    <w:rsid w:val="008C7021"/>
    <w:rsid w:val="008C7CF3"/>
    <w:rsid w:val="008D2750"/>
    <w:rsid w:val="008D541A"/>
    <w:rsid w:val="008D653A"/>
    <w:rsid w:val="008D6E3F"/>
    <w:rsid w:val="008D6E41"/>
    <w:rsid w:val="008D7188"/>
    <w:rsid w:val="008E02F8"/>
    <w:rsid w:val="008E0636"/>
    <w:rsid w:val="008E3544"/>
    <w:rsid w:val="008E3F81"/>
    <w:rsid w:val="008E4E6B"/>
    <w:rsid w:val="008E53C4"/>
    <w:rsid w:val="008E6656"/>
    <w:rsid w:val="008E6CF3"/>
    <w:rsid w:val="008F0091"/>
    <w:rsid w:val="008F3901"/>
    <w:rsid w:val="008F4126"/>
    <w:rsid w:val="008F4C9F"/>
    <w:rsid w:val="00901668"/>
    <w:rsid w:val="00901BD1"/>
    <w:rsid w:val="009038C1"/>
    <w:rsid w:val="00903A88"/>
    <w:rsid w:val="00911324"/>
    <w:rsid w:val="00912E97"/>
    <w:rsid w:val="00914BBB"/>
    <w:rsid w:val="00917A96"/>
    <w:rsid w:val="00922B51"/>
    <w:rsid w:val="00924072"/>
    <w:rsid w:val="009244C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B3B"/>
    <w:rsid w:val="00962B32"/>
    <w:rsid w:val="009641AA"/>
    <w:rsid w:val="009679A4"/>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5E70"/>
    <w:rsid w:val="009B71ED"/>
    <w:rsid w:val="009C59F5"/>
    <w:rsid w:val="009C5FB5"/>
    <w:rsid w:val="009C611A"/>
    <w:rsid w:val="009C6DA0"/>
    <w:rsid w:val="009D205A"/>
    <w:rsid w:val="009D3951"/>
    <w:rsid w:val="009D6035"/>
    <w:rsid w:val="009D7746"/>
    <w:rsid w:val="009D7907"/>
    <w:rsid w:val="009E33E6"/>
    <w:rsid w:val="009E64D8"/>
    <w:rsid w:val="009E6DC8"/>
    <w:rsid w:val="009F03F7"/>
    <w:rsid w:val="009F249E"/>
    <w:rsid w:val="009F7175"/>
    <w:rsid w:val="00A002AB"/>
    <w:rsid w:val="00A00E97"/>
    <w:rsid w:val="00A0240C"/>
    <w:rsid w:val="00A02730"/>
    <w:rsid w:val="00A059C4"/>
    <w:rsid w:val="00A05EE5"/>
    <w:rsid w:val="00A105AF"/>
    <w:rsid w:val="00A10BCD"/>
    <w:rsid w:val="00A11B7E"/>
    <w:rsid w:val="00A12239"/>
    <w:rsid w:val="00A17DDB"/>
    <w:rsid w:val="00A21560"/>
    <w:rsid w:val="00A220B0"/>
    <w:rsid w:val="00A2250F"/>
    <w:rsid w:val="00A2440D"/>
    <w:rsid w:val="00A25664"/>
    <w:rsid w:val="00A34533"/>
    <w:rsid w:val="00A3557D"/>
    <w:rsid w:val="00A37047"/>
    <w:rsid w:val="00A374EE"/>
    <w:rsid w:val="00A40243"/>
    <w:rsid w:val="00A40B80"/>
    <w:rsid w:val="00A4315C"/>
    <w:rsid w:val="00A45BF2"/>
    <w:rsid w:val="00A53724"/>
    <w:rsid w:val="00A54D70"/>
    <w:rsid w:val="00A55856"/>
    <w:rsid w:val="00A56566"/>
    <w:rsid w:val="00A565A8"/>
    <w:rsid w:val="00A5682E"/>
    <w:rsid w:val="00A56ABE"/>
    <w:rsid w:val="00A63554"/>
    <w:rsid w:val="00A63A28"/>
    <w:rsid w:val="00A642EF"/>
    <w:rsid w:val="00A65E82"/>
    <w:rsid w:val="00A666FD"/>
    <w:rsid w:val="00A74F81"/>
    <w:rsid w:val="00A7578C"/>
    <w:rsid w:val="00A7716A"/>
    <w:rsid w:val="00A77FBB"/>
    <w:rsid w:val="00A83842"/>
    <w:rsid w:val="00A849FF"/>
    <w:rsid w:val="00A84F8E"/>
    <w:rsid w:val="00A85B9F"/>
    <w:rsid w:val="00A8601B"/>
    <w:rsid w:val="00A967DF"/>
    <w:rsid w:val="00AA401C"/>
    <w:rsid w:val="00AA53CD"/>
    <w:rsid w:val="00AA69CF"/>
    <w:rsid w:val="00AB04F2"/>
    <w:rsid w:val="00AB488A"/>
    <w:rsid w:val="00AB6938"/>
    <w:rsid w:val="00AB7B48"/>
    <w:rsid w:val="00AC16F9"/>
    <w:rsid w:val="00AC1EEA"/>
    <w:rsid w:val="00AC31AC"/>
    <w:rsid w:val="00AD0019"/>
    <w:rsid w:val="00AD206D"/>
    <w:rsid w:val="00AD4C24"/>
    <w:rsid w:val="00AD6148"/>
    <w:rsid w:val="00AF6035"/>
    <w:rsid w:val="00AF7DD5"/>
    <w:rsid w:val="00B01EC0"/>
    <w:rsid w:val="00B04F5E"/>
    <w:rsid w:val="00B053D7"/>
    <w:rsid w:val="00B05CF3"/>
    <w:rsid w:val="00B05FF8"/>
    <w:rsid w:val="00B0658F"/>
    <w:rsid w:val="00B07642"/>
    <w:rsid w:val="00B07AD1"/>
    <w:rsid w:val="00B10716"/>
    <w:rsid w:val="00B1160B"/>
    <w:rsid w:val="00B1306C"/>
    <w:rsid w:val="00B13D22"/>
    <w:rsid w:val="00B144AA"/>
    <w:rsid w:val="00B171CC"/>
    <w:rsid w:val="00B17D8A"/>
    <w:rsid w:val="00B20535"/>
    <w:rsid w:val="00B20E23"/>
    <w:rsid w:val="00B22A90"/>
    <w:rsid w:val="00B23B1F"/>
    <w:rsid w:val="00B27A30"/>
    <w:rsid w:val="00B31032"/>
    <w:rsid w:val="00B3138B"/>
    <w:rsid w:val="00B3228B"/>
    <w:rsid w:val="00B325EA"/>
    <w:rsid w:val="00B335E8"/>
    <w:rsid w:val="00B33625"/>
    <w:rsid w:val="00B401A5"/>
    <w:rsid w:val="00B41606"/>
    <w:rsid w:val="00B42CC7"/>
    <w:rsid w:val="00B4582B"/>
    <w:rsid w:val="00B5320B"/>
    <w:rsid w:val="00B54B6C"/>
    <w:rsid w:val="00B604C6"/>
    <w:rsid w:val="00B61E2C"/>
    <w:rsid w:val="00B63A5E"/>
    <w:rsid w:val="00B64F07"/>
    <w:rsid w:val="00B7089C"/>
    <w:rsid w:val="00B7783E"/>
    <w:rsid w:val="00B80DDD"/>
    <w:rsid w:val="00B8153A"/>
    <w:rsid w:val="00B81F5F"/>
    <w:rsid w:val="00B8284F"/>
    <w:rsid w:val="00B84F7A"/>
    <w:rsid w:val="00B872D8"/>
    <w:rsid w:val="00B906FB"/>
    <w:rsid w:val="00B94796"/>
    <w:rsid w:val="00B9549E"/>
    <w:rsid w:val="00BA0AE4"/>
    <w:rsid w:val="00BA521D"/>
    <w:rsid w:val="00BA656E"/>
    <w:rsid w:val="00BB019E"/>
    <w:rsid w:val="00BB01C2"/>
    <w:rsid w:val="00BC05CF"/>
    <w:rsid w:val="00BC5744"/>
    <w:rsid w:val="00BC6237"/>
    <w:rsid w:val="00BC6F93"/>
    <w:rsid w:val="00BC7033"/>
    <w:rsid w:val="00BD2396"/>
    <w:rsid w:val="00BD34A8"/>
    <w:rsid w:val="00BD4C5D"/>
    <w:rsid w:val="00BD4F2C"/>
    <w:rsid w:val="00BD648F"/>
    <w:rsid w:val="00BD6EB0"/>
    <w:rsid w:val="00BD7FA9"/>
    <w:rsid w:val="00BE0544"/>
    <w:rsid w:val="00BE1738"/>
    <w:rsid w:val="00BE543D"/>
    <w:rsid w:val="00BE557B"/>
    <w:rsid w:val="00BF059E"/>
    <w:rsid w:val="00BF1115"/>
    <w:rsid w:val="00BF3155"/>
    <w:rsid w:val="00C002A3"/>
    <w:rsid w:val="00C00E18"/>
    <w:rsid w:val="00C01F71"/>
    <w:rsid w:val="00C02C18"/>
    <w:rsid w:val="00C05B63"/>
    <w:rsid w:val="00C065C8"/>
    <w:rsid w:val="00C103A0"/>
    <w:rsid w:val="00C109F7"/>
    <w:rsid w:val="00C11B7E"/>
    <w:rsid w:val="00C11EFE"/>
    <w:rsid w:val="00C21396"/>
    <w:rsid w:val="00C22B33"/>
    <w:rsid w:val="00C234B9"/>
    <w:rsid w:val="00C25087"/>
    <w:rsid w:val="00C25344"/>
    <w:rsid w:val="00C2604F"/>
    <w:rsid w:val="00C2671D"/>
    <w:rsid w:val="00C27F1D"/>
    <w:rsid w:val="00C3321F"/>
    <w:rsid w:val="00C35202"/>
    <w:rsid w:val="00C36E8B"/>
    <w:rsid w:val="00C4012C"/>
    <w:rsid w:val="00C4045A"/>
    <w:rsid w:val="00C404ED"/>
    <w:rsid w:val="00C40F1F"/>
    <w:rsid w:val="00C40FD4"/>
    <w:rsid w:val="00C41C4B"/>
    <w:rsid w:val="00C4241B"/>
    <w:rsid w:val="00C455A1"/>
    <w:rsid w:val="00C457D8"/>
    <w:rsid w:val="00C460FC"/>
    <w:rsid w:val="00C46D5B"/>
    <w:rsid w:val="00C52514"/>
    <w:rsid w:val="00C52857"/>
    <w:rsid w:val="00C53FBE"/>
    <w:rsid w:val="00C575C9"/>
    <w:rsid w:val="00C625F8"/>
    <w:rsid w:val="00C70005"/>
    <w:rsid w:val="00C72FE7"/>
    <w:rsid w:val="00C74631"/>
    <w:rsid w:val="00C80D3D"/>
    <w:rsid w:val="00C82DC2"/>
    <w:rsid w:val="00C87D15"/>
    <w:rsid w:val="00C90ED8"/>
    <w:rsid w:val="00C92203"/>
    <w:rsid w:val="00C93615"/>
    <w:rsid w:val="00C9459F"/>
    <w:rsid w:val="00C94EB1"/>
    <w:rsid w:val="00C95B36"/>
    <w:rsid w:val="00C969AF"/>
    <w:rsid w:val="00C96E80"/>
    <w:rsid w:val="00C977E6"/>
    <w:rsid w:val="00CA044A"/>
    <w:rsid w:val="00CA1024"/>
    <w:rsid w:val="00CA3B55"/>
    <w:rsid w:val="00CB2F5B"/>
    <w:rsid w:val="00CB5BDB"/>
    <w:rsid w:val="00CB5E6A"/>
    <w:rsid w:val="00CB65E0"/>
    <w:rsid w:val="00CB6C3D"/>
    <w:rsid w:val="00CB7AA5"/>
    <w:rsid w:val="00CC397F"/>
    <w:rsid w:val="00CC49EF"/>
    <w:rsid w:val="00CC4BC2"/>
    <w:rsid w:val="00CC5BF0"/>
    <w:rsid w:val="00CD6296"/>
    <w:rsid w:val="00CE0DC4"/>
    <w:rsid w:val="00CE0F67"/>
    <w:rsid w:val="00CE2574"/>
    <w:rsid w:val="00CE34BA"/>
    <w:rsid w:val="00CE4550"/>
    <w:rsid w:val="00CE4D5A"/>
    <w:rsid w:val="00CE5D5E"/>
    <w:rsid w:val="00CF491C"/>
    <w:rsid w:val="00CF4A5F"/>
    <w:rsid w:val="00CF5310"/>
    <w:rsid w:val="00CF6DE4"/>
    <w:rsid w:val="00CF754D"/>
    <w:rsid w:val="00D00E42"/>
    <w:rsid w:val="00D0131F"/>
    <w:rsid w:val="00D02F07"/>
    <w:rsid w:val="00D064EF"/>
    <w:rsid w:val="00D07094"/>
    <w:rsid w:val="00D1058B"/>
    <w:rsid w:val="00D11334"/>
    <w:rsid w:val="00D12379"/>
    <w:rsid w:val="00D13320"/>
    <w:rsid w:val="00D15423"/>
    <w:rsid w:val="00D2003C"/>
    <w:rsid w:val="00D21044"/>
    <w:rsid w:val="00D219B8"/>
    <w:rsid w:val="00D22830"/>
    <w:rsid w:val="00D23C5E"/>
    <w:rsid w:val="00D25799"/>
    <w:rsid w:val="00D258C6"/>
    <w:rsid w:val="00D25B88"/>
    <w:rsid w:val="00D272AA"/>
    <w:rsid w:val="00D308FA"/>
    <w:rsid w:val="00D311A4"/>
    <w:rsid w:val="00D33A48"/>
    <w:rsid w:val="00D34173"/>
    <w:rsid w:val="00D3449B"/>
    <w:rsid w:val="00D34710"/>
    <w:rsid w:val="00D3604B"/>
    <w:rsid w:val="00D369A3"/>
    <w:rsid w:val="00D4180C"/>
    <w:rsid w:val="00D42C56"/>
    <w:rsid w:val="00D436D5"/>
    <w:rsid w:val="00D44548"/>
    <w:rsid w:val="00D47968"/>
    <w:rsid w:val="00D51641"/>
    <w:rsid w:val="00D51A3A"/>
    <w:rsid w:val="00D54EAA"/>
    <w:rsid w:val="00D5568E"/>
    <w:rsid w:val="00D55C85"/>
    <w:rsid w:val="00D602DD"/>
    <w:rsid w:val="00D6296F"/>
    <w:rsid w:val="00D632F3"/>
    <w:rsid w:val="00D647FD"/>
    <w:rsid w:val="00D64EF1"/>
    <w:rsid w:val="00D66B2D"/>
    <w:rsid w:val="00D66B7C"/>
    <w:rsid w:val="00D67082"/>
    <w:rsid w:val="00D675AA"/>
    <w:rsid w:val="00D704EE"/>
    <w:rsid w:val="00D70785"/>
    <w:rsid w:val="00D715C8"/>
    <w:rsid w:val="00D71EE5"/>
    <w:rsid w:val="00D73FCE"/>
    <w:rsid w:val="00D7437E"/>
    <w:rsid w:val="00D80DBE"/>
    <w:rsid w:val="00D813B0"/>
    <w:rsid w:val="00D8269E"/>
    <w:rsid w:val="00D8328E"/>
    <w:rsid w:val="00D83C26"/>
    <w:rsid w:val="00D8626E"/>
    <w:rsid w:val="00D913E5"/>
    <w:rsid w:val="00D915A3"/>
    <w:rsid w:val="00D922C4"/>
    <w:rsid w:val="00D92A89"/>
    <w:rsid w:val="00D92F8D"/>
    <w:rsid w:val="00D96C83"/>
    <w:rsid w:val="00DA0228"/>
    <w:rsid w:val="00DA11B2"/>
    <w:rsid w:val="00DA124C"/>
    <w:rsid w:val="00DA15FC"/>
    <w:rsid w:val="00DA59AE"/>
    <w:rsid w:val="00DA5EA1"/>
    <w:rsid w:val="00DA6272"/>
    <w:rsid w:val="00DB0BA5"/>
    <w:rsid w:val="00DB3F2D"/>
    <w:rsid w:val="00DB40E4"/>
    <w:rsid w:val="00DB4CA3"/>
    <w:rsid w:val="00DC06AC"/>
    <w:rsid w:val="00DC0ADD"/>
    <w:rsid w:val="00DC1944"/>
    <w:rsid w:val="00DC309B"/>
    <w:rsid w:val="00DC30F6"/>
    <w:rsid w:val="00DC4DA2"/>
    <w:rsid w:val="00DD46E1"/>
    <w:rsid w:val="00DD4DC2"/>
    <w:rsid w:val="00DE2CD9"/>
    <w:rsid w:val="00DE3CF0"/>
    <w:rsid w:val="00DE5451"/>
    <w:rsid w:val="00DE5A93"/>
    <w:rsid w:val="00DE60C5"/>
    <w:rsid w:val="00DE72E6"/>
    <w:rsid w:val="00DE7363"/>
    <w:rsid w:val="00DE737F"/>
    <w:rsid w:val="00DF0A15"/>
    <w:rsid w:val="00DF3C3E"/>
    <w:rsid w:val="00DF4C66"/>
    <w:rsid w:val="00E05A7A"/>
    <w:rsid w:val="00E06910"/>
    <w:rsid w:val="00E06DAF"/>
    <w:rsid w:val="00E12D98"/>
    <w:rsid w:val="00E13606"/>
    <w:rsid w:val="00E15227"/>
    <w:rsid w:val="00E15436"/>
    <w:rsid w:val="00E15BF1"/>
    <w:rsid w:val="00E17991"/>
    <w:rsid w:val="00E22AF3"/>
    <w:rsid w:val="00E240DD"/>
    <w:rsid w:val="00E2529C"/>
    <w:rsid w:val="00E256D0"/>
    <w:rsid w:val="00E302C7"/>
    <w:rsid w:val="00E30CCE"/>
    <w:rsid w:val="00E30E4F"/>
    <w:rsid w:val="00E329A3"/>
    <w:rsid w:val="00E3484E"/>
    <w:rsid w:val="00E34AFF"/>
    <w:rsid w:val="00E3554B"/>
    <w:rsid w:val="00E35DF9"/>
    <w:rsid w:val="00E4411C"/>
    <w:rsid w:val="00E45142"/>
    <w:rsid w:val="00E461E9"/>
    <w:rsid w:val="00E47193"/>
    <w:rsid w:val="00E50DFD"/>
    <w:rsid w:val="00E5232B"/>
    <w:rsid w:val="00E5251C"/>
    <w:rsid w:val="00E529DA"/>
    <w:rsid w:val="00E54D54"/>
    <w:rsid w:val="00E55B65"/>
    <w:rsid w:val="00E573F3"/>
    <w:rsid w:val="00E57777"/>
    <w:rsid w:val="00E57ED0"/>
    <w:rsid w:val="00E61023"/>
    <w:rsid w:val="00E61878"/>
    <w:rsid w:val="00E65E17"/>
    <w:rsid w:val="00E65F33"/>
    <w:rsid w:val="00E67599"/>
    <w:rsid w:val="00E74A3C"/>
    <w:rsid w:val="00E761A4"/>
    <w:rsid w:val="00E80BE6"/>
    <w:rsid w:val="00E81360"/>
    <w:rsid w:val="00E85A1D"/>
    <w:rsid w:val="00E912F5"/>
    <w:rsid w:val="00E95DB2"/>
    <w:rsid w:val="00E962C9"/>
    <w:rsid w:val="00E96C75"/>
    <w:rsid w:val="00EA163F"/>
    <w:rsid w:val="00EA4BF5"/>
    <w:rsid w:val="00EA59EE"/>
    <w:rsid w:val="00EA6CAB"/>
    <w:rsid w:val="00EB24D1"/>
    <w:rsid w:val="00EB2579"/>
    <w:rsid w:val="00EB7D58"/>
    <w:rsid w:val="00EB7EA4"/>
    <w:rsid w:val="00EC24E2"/>
    <w:rsid w:val="00EC30D8"/>
    <w:rsid w:val="00EC4A25"/>
    <w:rsid w:val="00EC4FED"/>
    <w:rsid w:val="00EC715A"/>
    <w:rsid w:val="00ED2B01"/>
    <w:rsid w:val="00ED5736"/>
    <w:rsid w:val="00ED5B9E"/>
    <w:rsid w:val="00ED5CA7"/>
    <w:rsid w:val="00ED750A"/>
    <w:rsid w:val="00EE2967"/>
    <w:rsid w:val="00EE2D84"/>
    <w:rsid w:val="00EE38C3"/>
    <w:rsid w:val="00EE5045"/>
    <w:rsid w:val="00EE68D9"/>
    <w:rsid w:val="00EF19D9"/>
    <w:rsid w:val="00EF2D4C"/>
    <w:rsid w:val="00EF3E0F"/>
    <w:rsid w:val="00EF5A5C"/>
    <w:rsid w:val="00EF7CCF"/>
    <w:rsid w:val="00F006B4"/>
    <w:rsid w:val="00F01FB5"/>
    <w:rsid w:val="00F03287"/>
    <w:rsid w:val="00F039A0"/>
    <w:rsid w:val="00F04F8B"/>
    <w:rsid w:val="00F0558F"/>
    <w:rsid w:val="00F0677C"/>
    <w:rsid w:val="00F1189E"/>
    <w:rsid w:val="00F11D29"/>
    <w:rsid w:val="00F14F1B"/>
    <w:rsid w:val="00F16A0D"/>
    <w:rsid w:val="00F20104"/>
    <w:rsid w:val="00F21C18"/>
    <w:rsid w:val="00F22E66"/>
    <w:rsid w:val="00F239DB"/>
    <w:rsid w:val="00F241C5"/>
    <w:rsid w:val="00F2542A"/>
    <w:rsid w:val="00F25637"/>
    <w:rsid w:val="00F25CB7"/>
    <w:rsid w:val="00F35D5A"/>
    <w:rsid w:val="00F37144"/>
    <w:rsid w:val="00F37854"/>
    <w:rsid w:val="00F41282"/>
    <w:rsid w:val="00F43DCD"/>
    <w:rsid w:val="00F46B27"/>
    <w:rsid w:val="00F470FA"/>
    <w:rsid w:val="00F47EBA"/>
    <w:rsid w:val="00F50AF3"/>
    <w:rsid w:val="00F541DC"/>
    <w:rsid w:val="00F60CEE"/>
    <w:rsid w:val="00F61C4B"/>
    <w:rsid w:val="00F61C7E"/>
    <w:rsid w:val="00F6290E"/>
    <w:rsid w:val="00F650B2"/>
    <w:rsid w:val="00F655A1"/>
    <w:rsid w:val="00F661F5"/>
    <w:rsid w:val="00F66E9B"/>
    <w:rsid w:val="00F67E9D"/>
    <w:rsid w:val="00F7018B"/>
    <w:rsid w:val="00F75250"/>
    <w:rsid w:val="00F76164"/>
    <w:rsid w:val="00F80D18"/>
    <w:rsid w:val="00F8447F"/>
    <w:rsid w:val="00F86CF1"/>
    <w:rsid w:val="00F907F1"/>
    <w:rsid w:val="00FA1266"/>
    <w:rsid w:val="00FA1EFB"/>
    <w:rsid w:val="00FA321B"/>
    <w:rsid w:val="00FA7213"/>
    <w:rsid w:val="00FB059F"/>
    <w:rsid w:val="00FB1D46"/>
    <w:rsid w:val="00FB2B15"/>
    <w:rsid w:val="00FB2B9B"/>
    <w:rsid w:val="00FB3190"/>
    <w:rsid w:val="00FB3F40"/>
    <w:rsid w:val="00FB54CF"/>
    <w:rsid w:val="00FB56B1"/>
    <w:rsid w:val="00FB59EC"/>
    <w:rsid w:val="00FC0C01"/>
    <w:rsid w:val="00FC190B"/>
    <w:rsid w:val="00FC3116"/>
    <w:rsid w:val="00FC48E8"/>
    <w:rsid w:val="00FC5FD4"/>
    <w:rsid w:val="00FD662C"/>
    <w:rsid w:val="00FE1FF5"/>
    <w:rsid w:val="00FE3E3E"/>
    <w:rsid w:val="00FE42A1"/>
    <w:rsid w:val="00FE47FB"/>
    <w:rsid w:val="00FF1E88"/>
    <w:rsid w:val="00FF5ED6"/>
    <w:rsid w:val="00FF6B58"/>
    <w:rsid w:val="00FF6F82"/>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0"/>
    <o:shapelayout v:ext="edit">
      <o:idmap v:ext="edit" data="1"/>
    </o:shapelayout>
  </w:shapeDefaults>
  <w:decimalSymbol w:val="."/>
  <w:listSeparator w:val=","/>
  <w14:docId w14:val="626B3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76">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C109F7"/>
    <w:pPr>
      <w:numPr>
        <w:ilvl w:val="0"/>
        <w:numId w:val="0"/>
      </w:numPr>
      <w:tabs>
        <w:tab w:val="clear" w:pos="720"/>
        <w:tab w:val="clear" w:pos="1440"/>
      </w:tabs>
      <w:spacing w:before="480"/>
      <w:ind w:left="284"/>
      <w:outlineLvl w:val="2"/>
    </w:pPr>
    <w:rPr>
      <w:sz w:val="28"/>
    </w:rPr>
  </w:style>
  <w:style w:type="paragraph" w:styleId="Heading4">
    <w:name w:val="heading 4"/>
    <w:basedOn w:val="Heading3"/>
    <w:next w:val="Normal"/>
    <w:link w:val="Heading4Char"/>
    <w:autoRedefine/>
    <w:uiPriority w:val="99"/>
    <w:qFormat/>
    <w:rsid w:val="00877652"/>
    <w:pPr>
      <w:numPr>
        <w:ilvl w:val="3"/>
        <w:numId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sz w:val="36"/>
      <w:szCs w:val="20"/>
      <w:lang w:val="en-GB" w:eastAsia="en-US"/>
    </w:rPr>
  </w:style>
  <w:style w:type="character" w:customStyle="1" w:styleId="Heading2Char">
    <w:name w:val="Heading 2 Char"/>
    <w:basedOn w:val="DefaultParagraphFont"/>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sz w:val="24"/>
      <w:szCs w:val="20"/>
      <w:lang w:val="en-GB" w:eastAsia="en-US"/>
    </w:rPr>
  </w:style>
  <w:style w:type="character" w:customStyle="1" w:styleId="Heading5Char">
    <w:name w:val="Heading 5 Char"/>
    <w:basedOn w:val="DefaultParagraphFont"/>
    <w:link w:val="Heading5"/>
    <w:uiPriority w:val="99"/>
    <w:locked/>
    <w:rsid w:val="00742347"/>
    <w:rPr>
      <w:rFonts w:ascii="Arial" w:hAnsi="Arial"/>
      <w:szCs w:val="20"/>
      <w:lang w:val="en-GB" w:eastAsia="en-US"/>
    </w:rPr>
  </w:style>
  <w:style w:type="character" w:customStyle="1" w:styleId="Heading6Char">
    <w:name w:val="Heading 6 Char"/>
    <w:basedOn w:val="DefaultParagraphFont"/>
    <w:link w:val="Heading6"/>
    <w:uiPriority w:val="99"/>
    <w:locked/>
    <w:rsid w:val="00742347"/>
    <w:rPr>
      <w:rFonts w:ascii="Arial" w:hAnsi="Arial"/>
      <w:sz w:val="20"/>
      <w:szCs w:val="20"/>
      <w:lang w:val="en-GB" w:eastAsia="en-US"/>
    </w:rPr>
  </w:style>
  <w:style w:type="character" w:customStyle="1" w:styleId="Heading7Char">
    <w:name w:val="Heading 7 Char"/>
    <w:basedOn w:val="DefaultParagraphFont"/>
    <w:link w:val="Heading7"/>
    <w:uiPriority w:val="99"/>
    <w:locked/>
    <w:rsid w:val="00742347"/>
    <w:rPr>
      <w:rFonts w:ascii="Arial" w:hAnsi="Arial"/>
      <w:sz w:val="20"/>
      <w:szCs w:val="20"/>
      <w:lang w:val="en-GB" w:eastAsia="en-US"/>
    </w:rPr>
  </w:style>
  <w:style w:type="character" w:customStyle="1" w:styleId="Heading8Char">
    <w:name w:val="Heading 8 Char"/>
    <w:basedOn w:val="DefaultParagraphFont"/>
    <w:link w:val="Heading8"/>
    <w:uiPriority w:val="99"/>
    <w:locked/>
    <w:rsid w:val="00742347"/>
    <w:rPr>
      <w:rFonts w:ascii="Arial" w:hAnsi="Arial"/>
      <w:sz w:val="36"/>
      <w:szCs w:val="20"/>
      <w:lang w:val="en-GB" w:eastAsia="en-US"/>
    </w:rPr>
  </w:style>
  <w:style w:type="character" w:customStyle="1" w:styleId="Heading9Char">
    <w:name w:val="Heading 9 Char"/>
    <w:basedOn w:val="DefaultParagraphFont"/>
    <w:link w:val="Heading9"/>
    <w:uiPriority w:val="99"/>
    <w:locked/>
    <w:rsid w:val="00742347"/>
    <w:rPr>
      <w:rFonts w:ascii="Arial" w:hAnsi="Arial"/>
      <w:sz w:val="36"/>
      <w:szCs w:val="20"/>
      <w:lang w:val="en-GB" w:eastAsia="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character" w:customStyle="1" w:styleId="Heading2Char1">
    <w:name w:val="Heading 2 Char1"/>
    <w:basedOn w:val="DefaultParagraphFont"/>
    <w:link w:val="Heading2"/>
    <w:uiPriority w:val="99"/>
    <w:locked/>
    <w:rsid w:val="00877652"/>
    <w:rPr>
      <w:rFonts w:ascii="Arial" w:hAnsi="Arial"/>
      <w:sz w:val="32"/>
      <w:szCs w:val="20"/>
      <w:lang w:val="en-GB" w:eastAsia="en-US"/>
    </w:rPr>
  </w:style>
  <w:style w:type="character" w:customStyle="1" w:styleId="Heading3Char1">
    <w:name w:val="Heading 3 Char1"/>
    <w:basedOn w:val="DefaultParagraphFont"/>
    <w:link w:val="Heading3"/>
    <w:uiPriority w:val="99"/>
    <w:locked/>
    <w:rsid w:val="00C109F7"/>
    <w:rPr>
      <w:rFonts w:ascii="Arial" w:hAnsi="Arial" w:cs="Times New Roman"/>
      <w:sz w:val="28"/>
      <w:lang w:val="en-GB" w:eastAsia="en-US" w:bidi="ar-SA"/>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rFonts w:cs="Times New Roman"/>
      <w:b/>
      <w:bCs/>
      <w:sz w:val="20"/>
      <w:szCs w:val="20"/>
      <w:lang w:val="en-GB" w:eastAsia="en-US" w:bidi="ar-SA"/>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4"/>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rFonts w:cs="Times New Roman"/>
      <w:color w:val="FF0000"/>
      <w:lang w:val="en-GB" w:eastAsia="en-US" w:bidi="ar-SA"/>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 w:type="paragraph" w:customStyle="1" w:styleId="Auflistung">
    <w:name w:val="Auflistung"/>
    <w:basedOn w:val="Normal"/>
    <w:uiPriority w:val="99"/>
    <w:rsid w:val="00BD4C5D"/>
    <w:pPr>
      <w:numPr>
        <w:numId w:val="13"/>
      </w:numPr>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6771">
      <w:marLeft w:val="0"/>
      <w:marRight w:val="0"/>
      <w:marTop w:val="0"/>
      <w:marBottom w:val="0"/>
      <w:divBdr>
        <w:top w:val="none" w:sz="0" w:space="0" w:color="auto"/>
        <w:left w:val="none" w:sz="0" w:space="0" w:color="auto"/>
        <w:bottom w:val="none" w:sz="0" w:space="0" w:color="auto"/>
        <w:right w:val="none" w:sz="0" w:space="0" w:color="auto"/>
      </w:divBdr>
    </w:div>
    <w:div w:id="28996772">
      <w:marLeft w:val="0"/>
      <w:marRight w:val="0"/>
      <w:marTop w:val="0"/>
      <w:marBottom w:val="0"/>
      <w:divBdr>
        <w:top w:val="none" w:sz="0" w:space="0" w:color="auto"/>
        <w:left w:val="none" w:sz="0" w:space="0" w:color="auto"/>
        <w:bottom w:val="none" w:sz="0" w:space="0" w:color="auto"/>
        <w:right w:val="none" w:sz="0" w:space="0" w:color="auto"/>
      </w:divBdr>
    </w:div>
    <w:div w:id="28996774">
      <w:marLeft w:val="0"/>
      <w:marRight w:val="0"/>
      <w:marTop w:val="0"/>
      <w:marBottom w:val="0"/>
      <w:divBdr>
        <w:top w:val="none" w:sz="0" w:space="0" w:color="auto"/>
        <w:left w:val="none" w:sz="0" w:space="0" w:color="auto"/>
        <w:bottom w:val="none" w:sz="0" w:space="0" w:color="auto"/>
        <w:right w:val="none" w:sz="0" w:space="0" w:color="auto"/>
      </w:divBdr>
      <w:divsChild>
        <w:div w:id="28996784">
          <w:marLeft w:val="0"/>
          <w:marRight w:val="0"/>
          <w:marTop w:val="0"/>
          <w:marBottom w:val="0"/>
          <w:divBdr>
            <w:top w:val="none" w:sz="0" w:space="0" w:color="auto"/>
            <w:left w:val="none" w:sz="0" w:space="0" w:color="auto"/>
            <w:bottom w:val="none" w:sz="0" w:space="0" w:color="auto"/>
            <w:right w:val="none" w:sz="0" w:space="0" w:color="auto"/>
          </w:divBdr>
          <w:divsChild>
            <w:div w:id="2899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96776">
      <w:marLeft w:val="0"/>
      <w:marRight w:val="0"/>
      <w:marTop w:val="0"/>
      <w:marBottom w:val="0"/>
      <w:divBdr>
        <w:top w:val="none" w:sz="0" w:space="0" w:color="auto"/>
        <w:left w:val="none" w:sz="0" w:space="0" w:color="auto"/>
        <w:bottom w:val="none" w:sz="0" w:space="0" w:color="auto"/>
        <w:right w:val="none" w:sz="0" w:space="0" w:color="auto"/>
      </w:divBdr>
    </w:div>
    <w:div w:id="28996777">
      <w:marLeft w:val="0"/>
      <w:marRight w:val="0"/>
      <w:marTop w:val="0"/>
      <w:marBottom w:val="0"/>
      <w:divBdr>
        <w:top w:val="none" w:sz="0" w:space="0" w:color="auto"/>
        <w:left w:val="none" w:sz="0" w:space="0" w:color="auto"/>
        <w:bottom w:val="none" w:sz="0" w:space="0" w:color="auto"/>
        <w:right w:val="none" w:sz="0" w:space="0" w:color="auto"/>
      </w:divBdr>
    </w:div>
    <w:div w:id="28996778">
      <w:marLeft w:val="0"/>
      <w:marRight w:val="0"/>
      <w:marTop w:val="0"/>
      <w:marBottom w:val="0"/>
      <w:divBdr>
        <w:top w:val="none" w:sz="0" w:space="0" w:color="auto"/>
        <w:left w:val="none" w:sz="0" w:space="0" w:color="auto"/>
        <w:bottom w:val="none" w:sz="0" w:space="0" w:color="auto"/>
        <w:right w:val="none" w:sz="0" w:space="0" w:color="auto"/>
      </w:divBdr>
      <w:divsChild>
        <w:div w:id="28996773">
          <w:marLeft w:val="0"/>
          <w:marRight w:val="0"/>
          <w:marTop w:val="0"/>
          <w:marBottom w:val="0"/>
          <w:divBdr>
            <w:top w:val="none" w:sz="0" w:space="0" w:color="auto"/>
            <w:left w:val="none" w:sz="0" w:space="0" w:color="auto"/>
            <w:bottom w:val="none" w:sz="0" w:space="0" w:color="auto"/>
            <w:right w:val="none" w:sz="0" w:space="0" w:color="auto"/>
          </w:divBdr>
        </w:div>
      </w:divsChild>
    </w:div>
    <w:div w:id="28996779">
      <w:marLeft w:val="0"/>
      <w:marRight w:val="0"/>
      <w:marTop w:val="0"/>
      <w:marBottom w:val="0"/>
      <w:divBdr>
        <w:top w:val="none" w:sz="0" w:space="0" w:color="auto"/>
        <w:left w:val="none" w:sz="0" w:space="0" w:color="auto"/>
        <w:bottom w:val="none" w:sz="0" w:space="0" w:color="auto"/>
        <w:right w:val="none" w:sz="0" w:space="0" w:color="auto"/>
      </w:divBdr>
      <w:divsChild>
        <w:div w:id="28996783">
          <w:marLeft w:val="0"/>
          <w:marRight w:val="0"/>
          <w:marTop w:val="0"/>
          <w:marBottom w:val="0"/>
          <w:divBdr>
            <w:top w:val="none" w:sz="0" w:space="0" w:color="auto"/>
            <w:left w:val="none" w:sz="0" w:space="0" w:color="auto"/>
            <w:bottom w:val="none" w:sz="0" w:space="0" w:color="auto"/>
            <w:right w:val="none" w:sz="0" w:space="0" w:color="auto"/>
          </w:divBdr>
          <w:divsChild>
            <w:div w:id="28996781">
              <w:marLeft w:val="0"/>
              <w:marRight w:val="0"/>
              <w:marTop w:val="0"/>
              <w:marBottom w:val="0"/>
              <w:divBdr>
                <w:top w:val="none" w:sz="0" w:space="0" w:color="auto"/>
                <w:left w:val="none" w:sz="0" w:space="0" w:color="auto"/>
                <w:bottom w:val="none" w:sz="0" w:space="0" w:color="auto"/>
                <w:right w:val="none" w:sz="0" w:space="0" w:color="auto"/>
              </w:divBdr>
              <w:divsChild>
                <w:div w:id="2899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996782">
      <w:marLeft w:val="0"/>
      <w:marRight w:val="0"/>
      <w:marTop w:val="0"/>
      <w:marBottom w:val="0"/>
      <w:divBdr>
        <w:top w:val="none" w:sz="0" w:space="0" w:color="auto"/>
        <w:left w:val="none" w:sz="0" w:space="0" w:color="auto"/>
        <w:bottom w:val="none" w:sz="0" w:space="0" w:color="auto"/>
        <w:right w:val="none" w:sz="0" w:space="0" w:color="auto"/>
      </w:divBdr>
    </w:div>
    <w:div w:id="28996785">
      <w:marLeft w:val="0"/>
      <w:marRight w:val="0"/>
      <w:marTop w:val="0"/>
      <w:marBottom w:val="0"/>
      <w:divBdr>
        <w:top w:val="none" w:sz="0" w:space="0" w:color="auto"/>
        <w:left w:val="none" w:sz="0" w:space="0" w:color="auto"/>
        <w:bottom w:val="none" w:sz="0" w:space="0" w:color="auto"/>
        <w:right w:val="none" w:sz="0" w:space="0" w:color="auto"/>
      </w:divBdr>
    </w:div>
    <w:div w:id="28996786">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46" Type="http://schemas.openxmlformats.org/officeDocument/2006/relationships/footer" Target="footer1.xml"/><Relationship Id="rId47" Type="http://schemas.openxmlformats.org/officeDocument/2006/relationships/fontTable" Target="fontTable.xml"/><Relationship Id="rId48" Type="http://schemas.openxmlformats.org/officeDocument/2006/relationships/theme" Target="theme/theme1.xml"/><Relationship Id="rId20" Type="http://schemas.openxmlformats.org/officeDocument/2006/relationships/image" Target="media/image13.emf"/><Relationship Id="rId21" Type="http://schemas.openxmlformats.org/officeDocument/2006/relationships/image" Target="media/image14.emf"/><Relationship Id="rId22" Type="http://schemas.openxmlformats.org/officeDocument/2006/relationships/image" Target="media/image15.emf"/><Relationship Id="rId23" Type="http://schemas.openxmlformats.org/officeDocument/2006/relationships/image" Target="media/image16.emf"/><Relationship Id="rId24" Type="http://schemas.openxmlformats.org/officeDocument/2006/relationships/image" Target="media/image17.emf"/><Relationship Id="rId25" Type="http://schemas.openxmlformats.org/officeDocument/2006/relationships/image" Target="media/image18.emf"/><Relationship Id="rId26" Type="http://schemas.openxmlformats.org/officeDocument/2006/relationships/image" Target="media/image19.emf"/><Relationship Id="rId27" Type="http://schemas.openxmlformats.org/officeDocument/2006/relationships/image" Target="media/image20.emf"/><Relationship Id="rId28" Type="http://schemas.openxmlformats.org/officeDocument/2006/relationships/image" Target="media/image21.emf"/><Relationship Id="rId29" Type="http://schemas.openxmlformats.org/officeDocument/2006/relationships/image" Target="media/image22.emf"/><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image" Target="media/image23.emf"/><Relationship Id="rId31" Type="http://schemas.openxmlformats.org/officeDocument/2006/relationships/image" Target="media/image24.wmf"/><Relationship Id="rId32" Type="http://schemas.openxmlformats.org/officeDocument/2006/relationships/image" Target="media/image25.emf"/><Relationship Id="rId9" Type="http://schemas.openxmlformats.org/officeDocument/2006/relationships/image" Target="media/image2.png"/><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33" Type="http://schemas.openxmlformats.org/officeDocument/2006/relationships/image" Target="media/image26.emf"/><Relationship Id="rId34" Type="http://schemas.openxmlformats.org/officeDocument/2006/relationships/package" Target="embeddings/Microsoft_Office_PowerPoint_Slide11111111111111111111.sldx"/><Relationship Id="rId35" Type="http://schemas.openxmlformats.org/officeDocument/2006/relationships/image" Target="media/image27.emf"/><Relationship Id="rId36" Type="http://schemas.openxmlformats.org/officeDocument/2006/relationships/package" Target="embeddings/Microsoft_Office_PowerPoint_Slide22222222222222222222.sldx"/><Relationship Id="rId10" Type="http://schemas.openxmlformats.org/officeDocument/2006/relationships/image" Target="media/image3.emf"/><Relationship Id="rId11" Type="http://schemas.openxmlformats.org/officeDocument/2006/relationships/image" Target="media/image4.emf"/><Relationship Id="rId12" Type="http://schemas.openxmlformats.org/officeDocument/2006/relationships/image" Target="media/image5.emf"/><Relationship Id="rId13" Type="http://schemas.openxmlformats.org/officeDocument/2006/relationships/image" Target="media/image6.emf"/><Relationship Id="rId14" Type="http://schemas.openxmlformats.org/officeDocument/2006/relationships/image" Target="media/image7.emf"/><Relationship Id="rId15" Type="http://schemas.openxmlformats.org/officeDocument/2006/relationships/image" Target="media/image8.emf"/><Relationship Id="rId16" Type="http://schemas.openxmlformats.org/officeDocument/2006/relationships/image" Target="media/image9.emf"/><Relationship Id="rId17" Type="http://schemas.openxmlformats.org/officeDocument/2006/relationships/image" Target="media/image10.emf"/><Relationship Id="rId18" Type="http://schemas.openxmlformats.org/officeDocument/2006/relationships/image" Target="media/image11.emf"/><Relationship Id="rId19" Type="http://schemas.openxmlformats.org/officeDocument/2006/relationships/image" Target="media/image12.emf"/><Relationship Id="rId37" Type="http://schemas.openxmlformats.org/officeDocument/2006/relationships/image" Target="media/image28.emf"/><Relationship Id="rId38" Type="http://schemas.openxmlformats.org/officeDocument/2006/relationships/package" Target="embeddings/Microsoft_Office_PowerPoint_Slide33333333333333333333.sldx"/><Relationship Id="rId39" Type="http://schemas.openxmlformats.org/officeDocument/2006/relationships/image" Target="media/image29.emf"/><Relationship Id="rId40" Type="http://schemas.openxmlformats.org/officeDocument/2006/relationships/package" Target="embeddings/Microsoft_Office_PowerPoint_Slide44444444444444444444.sldx"/><Relationship Id="rId41" Type="http://schemas.openxmlformats.org/officeDocument/2006/relationships/image" Target="media/image30.emf"/><Relationship Id="rId42" Type="http://schemas.openxmlformats.org/officeDocument/2006/relationships/package" Target="embeddings/Microsoft_Office_PowerPoint_Slide55555555555555555555.sldx"/><Relationship Id="rId43" Type="http://schemas.openxmlformats.org/officeDocument/2006/relationships/image" Target="media/image31.emf"/><Relationship Id="rId44" Type="http://schemas.openxmlformats.org/officeDocument/2006/relationships/image" Target="media/image32.emf"/><Relationship Id="rId4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18</TotalTime>
  <Pages>29</Pages>
  <Words>7497</Words>
  <Characters>42739</Characters>
  <Application>Microsoft Macintosh Word</Application>
  <DocSecurity>0</DocSecurity>
  <Lines>356</Lines>
  <Paragraphs>100</Paragraphs>
  <ScaleCrop>false</ScaleCrop>
  <Company>Deutsche Telekom</Company>
  <LinksUpToDate>false</LinksUpToDate>
  <CharactersWithSpaces>50136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Joerg Schmidt</cp:lastModifiedBy>
  <cp:revision>9</cp:revision>
  <cp:lastPrinted>2011-12-09T17:13:00Z</cp:lastPrinted>
  <dcterms:created xsi:type="dcterms:W3CDTF">2012-01-18T01:25:00Z</dcterms:created>
  <dcterms:modified xsi:type="dcterms:W3CDTF">2012-02-03T02:43:00Z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